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A5ED6A" w14:textId="77777777" w:rsidR="0078089A" w:rsidRPr="0078089A" w:rsidRDefault="0078089A" w:rsidP="0078089A">
      <w:pPr>
        <w:autoSpaceDE w:val="0"/>
        <w:autoSpaceDN w:val="0"/>
        <w:adjustRightInd w:val="0"/>
        <w:spacing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78089A">
        <w:rPr>
          <w:rFonts w:ascii="Century Gothic" w:hAnsi="Century Gothic" w:cs="Arial"/>
          <w:b/>
          <w:sz w:val="20"/>
          <w:szCs w:val="20"/>
        </w:rPr>
        <w:t>ANEXO I - A</w:t>
      </w:r>
    </w:p>
    <w:p w14:paraId="7191D319" w14:textId="68E9F952" w:rsidR="0078089A" w:rsidRPr="0078089A" w:rsidRDefault="0078089A" w:rsidP="0078089A">
      <w:pPr>
        <w:autoSpaceDE w:val="0"/>
        <w:autoSpaceDN w:val="0"/>
        <w:adjustRightInd w:val="0"/>
        <w:spacing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78089A">
        <w:rPr>
          <w:rFonts w:ascii="Century Gothic" w:hAnsi="Century Gothic" w:cs="Arial"/>
          <w:b/>
          <w:sz w:val="20"/>
          <w:szCs w:val="20"/>
        </w:rPr>
        <w:t>MINUTA DE PROPOSTA COMERCIAL</w:t>
      </w:r>
    </w:p>
    <w:p w14:paraId="143590D1" w14:textId="4EAD618D" w:rsidR="0078089A" w:rsidRPr="0078089A" w:rsidRDefault="0078089A" w:rsidP="0078089A">
      <w:pPr>
        <w:spacing w:line="360" w:lineRule="auto"/>
        <w:ind w:left="2123" w:right="-15" w:firstLine="709"/>
        <w:rPr>
          <w:rFonts w:ascii="Century Gothic" w:hAnsi="Century Gothic"/>
          <w:b/>
          <w:sz w:val="20"/>
          <w:szCs w:val="20"/>
        </w:rPr>
      </w:pPr>
      <w:r w:rsidRPr="0078089A">
        <w:rPr>
          <w:rFonts w:ascii="Century Gothic" w:hAnsi="Century Gothic"/>
          <w:b/>
          <w:sz w:val="20"/>
          <w:szCs w:val="20"/>
        </w:rPr>
        <w:t xml:space="preserve">PREGÃO ELETRÔNICO Nº </w:t>
      </w:r>
      <w:r w:rsidR="004B5E2B">
        <w:rPr>
          <w:rFonts w:ascii="Century Gothic" w:hAnsi="Century Gothic"/>
          <w:b/>
          <w:sz w:val="20"/>
          <w:szCs w:val="20"/>
        </w:rPr>
        <w:t>01</w:t>
      </w:r>
      <w:r w:rsidR="00F20DC7">
        <w:rPr>
          <w:rFonts w:ascii="Century Gothic" w:hAnsi="Century Gothic"/>
          <w:b/>
          <w:sz w:val="20"/>
          <w:szCs w:val="20"/>
        </w:rPr>
        <w:t>2</w:t>
      </w:r>
      <w:r w:rsidRPr="0078089A">
        <w:rPr>
          <w:rFonts w:ascii="Century Gothic" w:hAnsi="Century Gothic"/>
          <w:b/>
          <w:sz w:val="20"/>
          <w:szCs w:val="20"/>
        </w:rPr>
        <w:t>/202</w:t>
      </w:r>
      <w:r w:rsidR="0002442B">
        <w:rPr>
          <w:rFonts w:ascii="Century Gothic" w:hAnsi="Century Gothic"/>
          <w:b/>
          <w:sz w:val="20"/>
          <w:szCs w:val="20"/>
        </w:rPr>
        <w:t>2</w:t>
      </w:r>
    </w:p>
    <w:p w14:paraId="730EA750" w14:textId="77777777" w:rsidR="0078089A" w:rsidRPr="0086435B" w:rsidRDefault="0078089A" w:rsidP="0078089A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</w:p>
    <w:p w14:paraId="6E01254A" w14:textId="0E567A2B" w:rsidR="0078089A" w:rsidRDefault="0078089A" w:rsidP="0078089A">
      <w:pPr>
        <w:jc w:val="both"/>
        <w:rPr>
          <w:rFonts w:ascii="Century Gothic" w:hAnsi="Century Gothic" w:cs="Arial"/>
          <w:sz w:val="20"/>
          <w:shd w:val="clear" w:color="auto" w:fill="FFFFFF"/>
        </w:rPr>
      </w:pPr>
      <w:r w:rsidRPr="0078089A">
        <w:rPr>
          <w:rFonts w:ascii="Century Gothic" w:hAnsi="Century Gothic" w:cs="Arial"/>
          <w:sz w:val="20"/>
        </w:rPr>
        <w:t xml:space="preserve">OBJETO: </w:t>
      </w:r>
      <w:bookmarkStart w:id="0" w:name="_GoBack"/>
      <w:bookmarkEnd w:id="0"/>
      <w:r w:rsidR="00F20DC7" w:rsidRPr="00F20DC7">
        <w:rPr>
          <w:rFonts w:ascii="Century Gothic" w:hAnsi="Century Gothic" w:cs="Arial"/>
          <w:sz w:val="20"/>
          <w:shd w:val="clear" w:color="auto" w:fill="FFFFFF"/>
        </w:rPr>
        <w:t>Registro de preços para a contratação de empresa especializada na prestação de serviços para realização de exames radiológicos na Unidade Assistencial do CISAMAPI</w:t>
      </w:r>
      <w:r w:rsidR="00F20DC7">
        <w:rPr>
          <w:rFonts w:ascii="Century Gothic" w:hAnsi="Century Gothic" w:cs="Arial"/>
          <w:sz w:val="20"/>
          <w:shd w:val="clear" w:color="auto" w:fill="FFFFFF"/>
        </w:rPr>
        <w:t>.</w:t>
      </w:r>
    </w:p>
    <w:p w14:paraId="2C74B570" w14:textId="77777777" w:rsidR="00F20DC7" w:rsidRPr="0078089A" w:rsidRDefault="00F20DC7" w:rsidP="0078089A">
      <w:pPr>
        <w:jc w:val="both"/>
        <w:rPr>
          <w:rFonts w:ascii="Century Gothic" w:hAnsi="Century Gothic" w:cs="Arial"/>
          <w:sz w:val="20"/>
        </w:rPr>
      </w:pPr>
    </w:p>
    <w:p w14:paraId="3D007581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Razão social:</w:t>
      </w:r>
    </w:p>
    <w:p w14:paraId="55A8A5D0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CNPJ:</w:t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</w:p>
    <w:p w14:paraId="41EDEF22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Endereço completo:</w:t>
      </w:r>
    </w:p>
    <w:p w14:paraId="5FFBCBA2" w14:textId="01FFD60F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E</w:t>
      </w:r>
      <w:r w:rsidRPr="0078089A">
        <w:rPr>
          <w:rFonts w:ascii="Century Gothic" w:hAnsi="Century Gothic" w:cs="Arial"/>
          <w:sz w:val="20"/>
        </w:rPr>
        <w:t>-mail:</w:t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  <w:t>Telefone/Fax:</w:t>
      </w:r>
    </w:p>
    <w:p w14:paraId="7DED9873" w14:textId="192BBE99" w:rsidR="0002442B" w:rsidRDefault="0002442B" w:rsidP="0078089A">
      <w:pPr>
        <w:widowControl/>
        <w:autoSpaceDE w:val="0"/>
        <w:spacing w:before="120" w:after="120" w:line="276" w:lineRule="auto"/>
        <w:jc w:val="both"/>
        <w:rPr>
          <w:rFonts w:ascii="Century Gothic" w:hAnsi="Century Gothic" w:cs="Arial"/>
          <w:b/>
          <w:color w:val="000000"/>
          <w:sz w:val="21"/>
          <w:szCs w:val="21"/>
        </w:rPr>
      </w:pPr>
      <w:bookmarkStart w:id="1" w:name="_Hlk37939001"/>
    </w:p>
    <w:tbl>
      <w:tblPr>
        <w:tblW w:w="916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8"/>
        <w:gridCol w:w="2445"/>
        <w:gridCol w:w="1166"/>
        <w:gridCol w:w="875"/>
        <w:gridCol w:w="1097"/>
        <w:gridCol w:w="1363"/>
        <w:gridCol w:w="1534"/>
      </w:tblGrid>
      <w:tr w:rsidR="00F20DC7" w:rsidRPr="001B63BE" w14:paraId="3A6FD73F" w14:textId="77777777" w:rsidTr="00F20DC7">
        <w:trPr>
          <w:trHeight w:val="144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08B4B" w14:textId="77777777" w:rsidR="00F20DC7" w:rsidRPr="001B63BE" w:rsidRDefault="00F20DC7" w:rsidP="00AC7573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B63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C7A5D" w14:textId="77777777" w:rsidR="00F20DC7" w:rsidRPr="001B63BE" w:rsidRDefault="00F20DC7" w:rsidP="00AC7573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B63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F0B84" w14:textId="77777777" w:rsidR="00F20DC7" w:rsidRPr="001B63BE" w:rsidRDefault="00F20DC7" w:rsidP="00AC7573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B63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CATSER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9969B" w14:textId="77777777" w:rsidR="00F20DC7" w:rsidRPr="001B63BE" w:rsidRDefault="00F20DC7" w:rsidP="00AC7573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B63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36F01" w14:textId="77777777" w:rsidR="00F20DC7" w:rsidRPr="001B63BE" w:rsidRDefault="00F20DC7" w:rsidP="00AC7573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B63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66A22" w14:textId="77777777" w:rsidR="00F20DC7" w:rsidRPr="001B63BE" w:rsidRDefault="00F20DC7" w:rsidP="00AC7573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B63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MÉDIA UNIT.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25BFD" w14:textId="77777777" w:rsidR="00F20DC7" w:rsidRPr="001B63BE" w:rsidRDefault="00F20DC7" w:rsidP="00AC7573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B63BE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pt-BR"/>
              </w:rPr>
              <w:t>VALOR TOTAL</w:t>
            </w:r>
          </w:p>
        </w:tc>
      </w:tr>
      <w:tr w:rsidR="00F20DC7" w:rsidRPr="001B63BE" w14:paraId="0B222DB2" w14:textId="77777777" w:rsidTr="00F20DC7">
        <w:trPr>
          <w:trHeight w:val="429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59A9" w14:textId="77777777" w:rsidR="00F20DC7" w:rsidRPr="001B63BE" w:rsidRDefault="00F20DC7" w:rsidP="00AC7573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1B63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99711" w14:textId="77777777" w:rsidR="00F20DC7" w:rsidRPr="001B63BE" w:rsidRDefault="00F20DC7" w:rsidP="00AC7573">
            <w:pPr>
              <w:widowControl/>
              <w:jc w:val="both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1B63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Re</w:t>
            </w:r>
            <w:r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 xml:space="preserve">alização de exames radiológicos </w:t>
            </w:r>
            <w:r w:rsidRPr="001B63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na Unidade Assistencial do CISAMAPI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52597" w14:textId="77777777" w:rsidR="00F20DC7" w:rsidRPr="001B63BE" w:rsidRDefault="00F20DC7" w:rsidP="00AC7573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1B63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18252*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FF776" w14:textId="77777777" w:rsidR="00F20DC7" w:rsidRPr="001B63BE" w:rsidRDefault="00F20DC7" w:rsidP="00AC7573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1B63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Horas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52907" w14:textId="77777777" w:rsidR="00F20DC7" w:rsidRPr="001B63BE" w:rsidRDefault="00F20DC7" w:rsidP="00AC7573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  <w:r w:rsidRPr="001B63BE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  <w:t>680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3F678" w14:textId="5D3E2548" w:rsidR="00F20DC7" w:rsidRPr="001B63BE" w:rsidRDefault="00F20DC7" w:rsidP="00AC7573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3160F" w14:textId="393FBCE3" w:rsidR="00F20DC7" w:rsidRPr="001B63BE" w:rsidRDefault="00F20DC7" w:rsidP="00AC7573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</w:tbl>
    <w:p w14:paraId="3E3BC45B" w14:textId="77777777" w:rsidR="004B5E2B" w:rsidRDefault="004B5E2B" w:rsidP="0078089A">
      <w:pPr>
        <w:widowControl/>
        <w:autoSpaceDE w:val="0"/>
        <w:spacing w:before="120" w:after="120" w:line="276" w:lineRule="auto"/>
        <w:jc w:val="both"/>
        <w:rPr>
          <w:rFonts w:ascii="Century Gothic" w:hAnsi="Century Gothic" w:cs="Arial"/>
          <w:b/>
          <w:color w:val="000000"/>
          <w:sz w:val="21"/>
          <w:szCs w:val="21"/>
        </w:rPr>
      </w:pPr>
    </w:p>
    <w:p w14:paraId="23E991F2" w14:textId="77777777" w:rsidR="0078089A" w:rsidRPr="0078089A" w:rsidRDefault="0078089A" w:rsidP="0078089A">
      <w:pPr>
        <w:jc w:val="both"/>
        <w:rPr>
          <w:rFonts w:ascii="Century Gothic" w:hAnsi="Century Gothic" w:cs="Arial"/>
          <w:b/>
          <w:sz w:val="20"/>
          <w:szCs w:val="20"/>
        </w:rPr>
      </w:pPr>
    </w:p>
    <w:p w14:paraId="5290B3D3" w14:textId="77777777" w:rsidR="0078089A" w:rsidRPr="0078089A" w:rsidRDefault="0078089A" w:rsidP="0078089A">
      <w:pPr>
        <w:jc w:val="both"/>
        <w:rPr>
          <w:rFonts w:ascii="Century Gothic" w:hAnsi="Century Gothic" w:cs="Arial"/>
          <w:b/>
          <w:sz w:val="20"/>
          <w:szCs w:val="20"/>
        </w:rPr>
      </w:pPr>
      <w:r w:rsidRPr="0078089A">
        <w:rPr>
          <w:rFonts w:ascii="Century Gothic" w:hAnsi="Century Gothic" w:cs="Arial"/>
          <w:b/>
          <w:sz w:val="20"/>
          <w:szCs w:val="20"/>
        </w:rPr>
        <w:t>ESTA PROPOSTA TEM VALIDADE DE 60 (SESSENTA) DIAS.</w:t>
      </w:r>
    </w:p>
    <w:p w14:paraId="144F875D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</w:p>
    <w:p w14:paraId="4A08A8DE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</w:p>
    <w:p w14:paraId="49431B53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</w:p>
    <w:p w14:paraId="2E7C0E5A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>LOCAL E DATA: ______________________________________________________________</w:t>
      </w:r>
    </w:p>
    <w:p w14:paraId="683F6C4F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5F25ABC4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433B71AB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5A848370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_____________________________________________________________</w:t>
      </w:r>
    </w:p>
    <w:p w14:paraId="28B3431E" w14:textId="77777777" w:rsidR="0078089A" w:rsidRPr="0078089A" w:rsidRDefault="0078089A" w:rsidP="0078089A">
      <w:pPr>
        <w:jc w:val="center"/>
        <w:rPr>
          <w:rFonts w:ascii="Century Gothic" w:hAnsi="Century Gothic" w:cs="Arial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 xml:space="preserve">NOME E ASSINATURA DO REPRESENTANTE </w:t>
      </w:r>
    </w:p>
    <w:p w14:paraId="0022B12A" w14:textId="77777777" w:rsidR="0078089A" w:rsidRPr="0078089A" w:rsidRDefault="0078089A" w:rsidP="0078089A">
      <w:pPr>
        <w:jc w:val="center"/>
        <w:rPr>
          <w:rFonts w:ascii="Century Gothic" w:hAnsi="Century Gothic" w:cs="Arial"/>
          <w:b/>
          <w:color w:val="FF0000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>DO LICITANTE</w:t>
      </w:r>
    </w:p>
    <w:bookmarkEnd w:id="1"/>
    <w:p w14:paraId="72815C1C" w14:textId="77777777" w:rsidR="0078089A" w:rsidRPr="001B5788" w:rsidRDefault="0078089A" w:rsidP="00BD3358">
      <w:pPr>
        <w:ind w:firstLine="708"/>
        <w:rPr>
          <w:rFonts w:ascii="Century Gothic" w:hAnsi="Century Gothic" w:cs="Arial"/>
          <w:sz w:val="21"/>
          <w:szCs w:val="21"/>
        </w:rPr>
      </w:pPr>
    </w:p>
    <w:sectPr w:rsidR="0078089A" w:rsidRPr="001B5788" w:rsidSect="00104252">
      <w:headerReference w:type="even" r:id="rId9"/>
      <w:headerReference w:type="default" r:id="rId10"/>
      <w:footerReference w:type="default" r:id="rId11"/>
      <w:headerReference w:type="first" r:id="rId12"/>
      <w:pgSz w:w="11907" w:h="16839" w:code="9"/>
      <w:pgMar w:top="567" w:right="1134" w:bottom="567" w:left="170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4EA56C" w14:textId="77777777" w:rsidR="00165E74" w:rsidRDefault="00165E74">
      <w:r>
        <w:separator/>
      </w:r>
    </w:p>
  </w:endnote>
  <w:endnote w:type="continuationSeparator" w:id="0">
    <w:p w14:paraId="24D01916" w14:textId="77777777" w:rsidR="00165E74" w:rsidRDefault="00165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08A184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 w:rsidRPr="007C6423">
      <w:rPr>
        <w:rFonts w:ascii="Arial" w:hAnsi="Arial" w:cs="Arial"/>
        <w:sz w:val="18"/>
        <w:szCs w:val="18"/>
      </w:rPr>
      <w:t>____________________________________________________________________________________</w:t>
    </w:r>
  </w:p>
  <w:p w14:paraId="192936C6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Century Gothic" w:hAnsi="Century Gothic" w:cs="Arial"/>
        <w:sz w:val="18"/>
        <w:szCs w:val="18"/>
      </w:rPr>
    </w:pPr>
    <w:r w:rsidRPr="007C6423">
      <w:rPr>
        <w:rFonts w:ascii="Century Gothic" w:hAnsi="Century Gothic" w:cs="Arial"/>
        <w:sz w:val="18"/>
        <w:szCs w:val="18"/>
      </w:rPr>
      <w:t>Avenida Ernesto Trivellato- 120- Bairro Triângulo – Ponte Nova- MG – CNPJ: 01.095.667/0001-88</w:t>
    </w:r>
  </w:p>
  <w:p w14:paraId="5D26FA08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Century Gothic" w:hAnsi="Century Gothic" w:cs="Arial"/>
        <w:b/>
        <w:color w:val="002060"/>
        <w:sz w:val="18"/>
        <w:szCs w:val="18"/>
        <w:u w:val="single"/>
      </w:rPr>
    </w:pPr>
    <w:r w:rsidRPr="007C6423">
      <w:rPr>
        <w:rFonts w:ascii="Century Gothic" w:hAnsi="Century Gothic" w:cs="Arial"/>
        <w:sz w:val="18"/>
        <w:szCs w:val="18"/>
      </w:rPr>
      <w:t xml:space="preserve">Telefone:  31-3819-8810 / 3819-8808 – Site: </w:t>
    </w:r>
    <w:r w:rsidRPr="007C6423">
      <w:rPr>
        <w:rFonts w:ascii="Century Gothic" w:hAnsi="Century Gothic" w:cs="Arial"/>
        <w:b/>
        <w:color w:val="002060"/>
        <w:sz w:val="18"/>
        <w:szCs w:val="18"/>
        <w:u w:val="single"/>
      </w:rPr>
      <w:t>www.cisamapi.mg.gov.br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F18207" w14:textId="77777777" w:rsidR="00165E74" w:rsidRDefault="00165E74">
      <w:r>
        <w:separator/>
      </w:r>
    </w:p>
  </w:footnote>
  <w:footnote w:type="continuationSeparator" w:id="0">
    <w:p w14:paraId="43553C3B" w14:textId="77777777" w:rsidR="00165E74" w:rsidRDefault="00165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EAE8C" w14:textId="77777777" w:rsidR="005F05A5" w:rsidRDefault="00165E74">
    <w:pPr>
      <w:pStyle w:val="Cabealho"/>
    </w:pPr>
    <w:r>
      <w:rPr>
        <w:noProof/>
      </w:rPr>
      <w:pict w14:anchorId="20C68D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7" o:spid="_x0000_s2082" type="#_x0000_t75" style="position:absolute;margin-left:0;margin-top:0;width:375pt;height:402pt;z-index:-251656704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9EF90" w14:textId="340D9859" w:rsidR="005F05A5" w:rsidRDefault="005F05A5" w:rsidP="00C47043">
    <w:pPr>
      <w:pStyle w:val="Cabealho"/>
    </w:pPr>
  </w:p>
  <w:p w14:paraId="79A864F7" w14:textId="4F6FE77C" w:rsidR="005F05A5" w:rsidRDefault="005F05A5" w:rsidP="00B5683C">
    <w:pPr>
      <w:pStyle w:val="Cabealho"/>
      <w:rPr>
        <w:noProof/>
        <w:szCs w:val="36"/>
      </w:rPr>
    </w:pPr>
    <w:r>
      <w:rPr>
        <w:noProof/>
        <w:lang w:eastAsia="pt-BR"/>
      </w:rPr>
      <w:drawing>
        <wp:inline distT="0" distB="0" distL="0" distR="0" wp14:anchorId="13105864" wp14:editId="751BADB8">
          <wp:extent cx="5695315" cy="81915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31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C364919" w14:textId="6A074563" w:rsidR="005F05A5" w:rsidRPr="00BB7A2A" w:rsidRDefault="005F05A5" w:rsidP="00B5683C">
    <w:pPr>
      <w:pStyle w:val="Cabealho"/>
      <w:rPr>
        <w:rFonts w:ascii="Arial" w:hAnsi="Arial" w:cs="Arial"/>
        <w:sz w:val="20"/>
        <w:szCs w:val="20"/>
      </w:rPr>
    </w:pPr>
    <w:r>
      <w:t xml:space="preserve">               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D1494" w14:textId="77777777" w:rsidR="005F05A5" w:rsidRDefault="00165E74">
    <w:pPr>
      <w:pStyle w:val="Cabealho"/>
    </w:pPr>
    <w:r>
      <w:rPr>
        <w:noProof/>
      </w:rPr>
      <w:pict w14:anchorId="68A9E1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6" o:spid="_x0000_s2081" type="#_x0000_t75" style="position:absolute;margin-left:0;margin-top:0;width:375pt;height:402pt;z-index:-251657728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D7608A9"/>
    <w:multiLevelType w:val="multilevel"/>
    <w:tmpl w:val="E4288BC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i w:val="0"/>
        <w:iCs w:val="0"/>
        <w:strike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17251391"/>
    <w:multiLevelType w:val="multilevel"/>
    <w:tmpl w:val="3DAC54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9260E7CA"/>
    <w:lvl w:ilvl="0">
      <w:start w:val="1"/>
      <w:numFmt w:val="decimal"/>
      <w:pStyle w:val="Nivel01"/>
      <w:lvlText w:val="%1."/>
      <w:lvlJc w:val="left"/>
      <w:pPr>
        <w:ind w:left="357" w:hanging="357"/>
      </w:pPr>
      <w:rPr>
        <w:rFonts w:ascii="Century Gothic" w:hAnsi="Century Gothic"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499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491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058" w:hanging="357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262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5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6" w:hanging="357"/>
      </w:pPr>
      <w:rPr>
        <w:rFonts w:hint="default"/>
      </w:rPr>
    </w:lvl>
    <w:lvl w:ilvl="8">
      <w:start w:val="1"/>
      <w:numFmt w:val="decimal"/>
      <w:lvlRestart w:val="2"/>
      <w:lvlText w:val="%1.%2.%3."/>
      <w:lvlJc w:val="left"/>
      <w:pPr>
        <w:ind w:left="4893" w:hanging="357"/>
      </w:pPr>
      <w:rPr>
        <w:rFonts w:hint="default"/>
      </w:rPr>
    </w:lvl>
  </w:abstractNum>
  <w:abstractNum w:abstractNumId="4" w15:restartNumberingAfterBreak="0">
    <w:nsid w:val="2F1C753E"/>
    <w:multiLevelType w:val="multilevel"/>
    <w:tmpl w:val="E6CCA1E8"/>
    <w:lvl w:ilvl="0">
      <w:start w:val="6"/>
      <w:numFmt w:val="decimal"/>
      <w:lvlText w:val="%1"/>
      <w:lvlJc w:val="left"/>
      <w:pPr>
        <w:ind w:left="122" w:hanging="459"/>
      </w:pPr>
      <w:rPr>
        <w:rFonts w:hint="default"/>
      </w:rPr>
    </w:lvl>
    <w:lvl w:ilvl="1">
      <w:start w:val="13"/>
      <w:numFmt w:val="decimal"/>
      <w:lvlText w:val="5.%2."/>
      <w:lvlJc w:val="left"/>
      <w:pPr>
        <w:ind w:left="122" w:hanging="459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1958" w:hanging="45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77" w:hanging="45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95" w:hanging="45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4" w:hanging="45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32" w:hanging="45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51" w:hanging="45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69" w:hanging="459"/>
      </w:pPr>
      <w:rPr>
        <w:rFonts w:hint="default"/>
      </w:r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0EB6BAF2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CED3E10"/>
    <w:multiLevelType w:val="multilevel"/>
    <w:tmpl w:val="9A1E1F4A"/>
    <w:lvl w:ilvl="0">
      <w:start w:val="2"/>
      <w:numFmt w:val="decimal"/>
      <w:lvlText w:val="%1"/>
      <w:lvlJc w:val="left"/>
      <w:pPr>
        <w:ind w:left="360" w:hanging="360"/>
      </w:pPr>
      <w:rPr>
        <w:rFonts w:ascii="Century Gothic" w:hAnsi="Century Gothic" w:cs="Arial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ascii="Century Gothic" w:hAnsi="Century Gothic" w:cs="Arial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Century Gothic" w:hAnsi="Century Gothic" w:cs="Arial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Century Gothic" w:hAnsi="Century Gothic" w:cs="Arial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Century Gothic" w:hAnsi="Century Gothic" w:cs="Arial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Century Gothic" w:hAnsi="Century Gothic" w:cs="Arial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Century Gothic" w:hAnsi="Century Gothic" w:cs="Arial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Century Gothic" w:hAnsi="Century Gothic" w:cs="Arial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Century Gothic" w:hAnsi="Century Gothic" w:cs="Arial" w:hint="default"/>
        <w:color w:val="000000"/>
        <w:sz w:val="20"/>
      </w:r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4605F6B"/>
    <w:multiLevelType w:val="hybridMultilevel"/>
    <w:tmpl w:val="B784E1F8"/>
    <w:lvl w:ilvl="0" w:tplc="9ED8551C">
      <w:start w:val="1"/>
      <w:numFmt w:val="upperRoman"/>
      <w:lvlText w:val="%1"/>
      <w:lvlJc w:val="left"/>
      <w:pPr>
        <w:ind w:left="122" w:hanging="94"/>
      </w:pPr>
      <w:rPr>
        <w:rFonts w:ascii="Arial" w:eastAsia="Arial" w:hAnsi="Arial" w:hint="default"/>
        <w:b/>
        <w:bCs/>
        <w:i/>
        <w:sz w:val="17"/>
        <w:szCs w:val="17"/>
      </w:rPr>
    </w:lvl>
    <w:lvl w:ilvl="1" w:tplc="7DC0CE26">
      <w:start w:val="1"/>
      <w:numFmt w:val="bullet"/>
      <w:lvlText w:val="•"/>
      <w:lvlJc w:val="left"/>
      <w:pPr>
        <w:ind w:left="1040" w:hanging="94"/>
      </w:pPr>
      <w:rPr>
        <w:rFonts w:hint="default"/>
      </w:rPr>
    </w:lvl>
    <w:lvl w:ilvl="2" w:tplc="FFC4A4F6">
      <w:start w:val="1"/>
      <w:numFmt w:val="bullet"/>
      <w:lvlText w:val="•"/>
      <w:lvlJc w:val="left"/>
      <w:pPr>
        <w:ind w:left="1958" w:hanging="94"/>
      </w:pPr>
      <w:rPr>
        <w:rFonts w:hint="default"/>
      </w:rPr>
    </w:lvl>
    <w:lvl w:ilvl="3" w:tplc="ECBCB114">
      <w:start w:val="1"/>
      <w:numFmt w:val="bullet"/>
      <w:lvlText w:val="•"/>
      <w:lvlJc w:val="left"/>
      <w:pPr>
        <w:ind w:left="2877" w:hanging="94"/>
      </w:pPr>
      <w:rPr>
        <w:rFonts w:hint="default"/>
      </w:rPr>
    </w:lvl>
    <w:lvl w:ilvl="4" w:tplc="D9B8FADE">
      <w:start w:val="1"/>
      <w:numFmt w:val="bullet"/>
      <w:lvlText w:val="•"/>
      <w:lvlJc w:val="left"/>
      <w:pPr>
        <w:ind w:left="3795" w:hanging="94"/>
      </w:pPr>
      <w:rPr>
        <w:rFonts w:hint="default"/>
      </w:rPr>
    </w:lvl>
    <w:lvl w:ilvl="5" w:tplc="A66AC532">
      <w:start w:val="1"/>
      <w:numFmt w:val="bullet"/>
      <w:lvlText w:val="•"/>
      <w:lvlJc w:val="left"/>
      <w:pPr>
        <w:ind w:left="4714" w:hanging="94"/>
      </w:pPr>
      <w:rPr>
        <w:rFonts w:hint="default"/>
      </w:rPr>
    </w:lvl>
    <w:lvl w:ilvl="6" w:tplc="CA86F8B6">
      <w:start w:val="1"/>
      <w:numFmt w:val="bullet"/>
      <w:lvlText w:val="•"/>
      <w:lvlJc w:val="left"/>
      <w:pPr>
        <w:ind w:left="5632" w:hanging="94"/>
      </w:pPr>
      <w:rPr>
        <w:rFonts w:hint="default"/>
      </w:rPr>
    </w:lvl>
    <w:lvl w:ilvl="7" w:tplc="F2647FD8">
      <w:start w:val="1"/>
      <w:numFmt w:val="bullet"/>
      <w:lvlText w:val="•"/>
      <w:lvlJc w:val="left"/>
      <w:pPr>
        <w:ind w:left="6551" w:hanging="94"/>
      </w:pPr>
      <w:rPr>
        <w:rFonts w:hint="default"/>
      </w:rPr>
    </w:lvl>
    <w:lvl w:ilvl="8" w:tplc="E5E41A8A">
      <w:start w:val="1"/>
      <w:numFmt w:val="bullet"/>
      <w:lvlText w:val="•"/>
      <w:lvlJc w:val="left"/>
      <w:pPr>
        <w:ind w:left="7469" w:hanging="94"/>
      </w:pPr>
      <w:rPr>
        <w:rFonts w:hint="default"/>
      </w:rPr>
    </w:lvl>
  </w:abstractNum>
  <w:abstractNum w:abstractNumId="13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4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D656318"/>
    <w:multiLevelType w:val="multilevel"/>
    <w:tmpl w:val="9A1E1F4A"/>
    <w:lvl w:ilvl="0">
      <w:start w:val="2"/>
      <w:numFmt w:val="decimal"/>
      <w:lvlText w:val="%1"/>
      <w:lvlJc w:val="left"/>
      <w:pPr>
        <w:ind w:left="360" w:hanging="360"/>
      </w:pPr>
      <w:rPr>
        <w:rFonts w:ascii="Century Gothic" w:hAnsi="Century Gothic" w:cs="Arial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ascii="Century Gothic" w:hAnsi="Century Gothic" w:cs="Arial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Century Gothic" w:hAnsi="Century Gothic" w:cs="Arial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Century Gothic" w:hAnsi="Century Gothic" w:cs="Arial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Century Gothic" w:hAnsi="Century Gothic" w:cs="Arial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Century Gothic" w:hAnsi="Century Gothic" w:cs="Arial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Century Gothic" w:hAnsi="Century Gothic" w:cs="Arial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Century Gothic" w:hAnsi="Century Gothic" w:cs="Arial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Century Gothic" w:hAnsi="Century Gothic" w:cs="Arial" w:hint="default"/>
        <w:color w:val="000000"/>
        <w:sz w:val="20"/>
      </w:rPr>
    </w:lvl>
  </w:abstractNum>
  <w:num w:numId="1">
    <w:abstractNumId w:val="3"/>
  </w:num>
  <w:num w:numId="2">
    <w:abstractNumId w:val="0"/>
  </w:num>
  <w:num w:numId="3">
    <w:abstractNumId w:val="13"/>
  </w:num>
  <w:num w:numId="4">
    <w:abstractNumId w:val="15"/>
  </w:num>
  <w:num w:numId="5">
    <w:abstractNumId w:val="7"/>
  </w:num>
  <w:num w:numId="6">
    <w:abstractNumId w:val="5"/>
  </w:num>
  <w:num w:numId="7">
    <w:abstractNumId w:val="8"/>
  </w:num>
  <w:num w:numId="8">
    <w:abstractNumId w:val="11"/>
  </w:num>
  <w:num w:numId="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20"/>
    </w:lvlOverride>
  </w:num>
  <w:num w:numId="11">
    <w:abstractNumId w:val="14"/>
  </w:num>
  <w:num w:numId="12">
    <w:abstractNumId w:val="3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"/>
  </w:num>
  <w:num w:numId="15">
    <w:abstractNumId w:val="6"/>
  </w:num>
  <w:num w:numId="16">
    <w:abstractNumId w:val="2"/>
  </w:num>
  <w:num w:numId="17">
    <w:abstractNumId w:val="3"/>
    <w:lvlOverride w:ilvl="0">
      <w:startOverride w:val="9"/>
    </w:lvlOverride>
    <w:lvlOverride w:ilvl="1">
      <w:startOverride w:val="5"/>
    </w:lvlOverride>
  </w:num>
  <w:num w:numId="18">
    <w:abstractNumId w:val="3"/>
    <w:lvlOverride w:ilvl="0">
      <w:startOverride w:val="7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10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0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%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1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19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2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1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3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1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4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5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3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6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7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8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99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4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9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isLgl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0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1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3.1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2">
    <w:abstractNumId w:val="3"/>
    <w:lvlOverride w:ilvl="0">
      <w:startOverride w:val="17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10"/>
  </w:num>
  <w:num w:numId="40">
    <w:abstractNumId w:val="12"/>
  </w:num>
  <w:num w:numId="41">
    <w:abstractNumId w:val="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formatting="1" w:enforcement="0"/>
  <w:defaultTabStop w:val="708"/>
  <w:hyphenationZone w:val="425"/>
  <w:drawingGridHorizontalSpacing w:val="130"/>
  <w:displayHorizontalDrawingGridEvery w:val="2"/>
  <w:characterSpacingControl w:val="doNotCompress"/>
  <w:hdrShapeDefaults>
    <o:shapedefaults v:ext="edit" spidmax="208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42B"/>
    <w:rsid w:val="00000D39"/>
    <w:rsid w:val="00000FAD"/>
    <w:rsid w:val="0000286F"/>
    <w:rsid w:val="00003DDF"/>
    <w:rsid w:val="00004277"/>
    <w:rsid w:val="0000448B"/>
    <w:rsid w:val="0000514A"/>
    <w:rsid w:val="000055EE"/>
    <w:rsid w:val="00006B07"/>
    <w:rsid w:val="000075E9"/>
    <w:rsid w:val="000137FE"/>
    <w:rsid w:val="000240A1"/>
    <w:rsid w:val="0002442B"/>
    <w:rsid w:val="000248DF"/>
    <w:rsid w:val="0002537B"/>
    <w:rsid w:val="000258EB"/>
    <w:rsid w:val="00026208"/>
    <w:rsid w:val="00032FF6"/>
    <w:rsid w:val="00035081"/>
    <w:rsid w:val="000361A2"/>
    <w:rsid w:val="00036E57"/>
    <w:rsid w:val="000378E9"/>
    <w:rsid w:val="000403B3"/>
    <w:rsid w:val="00041677"/>
    <w:rsid w:val="00046D7E"/>
    <w:rsid w:val="00047E27"/>
    <w:rsid w:val="000529A1"/>
    <w:rsid w:val="00054809"/>
    <w:rsid w:val="00055070"/>
    <w:rsid w:val="00055C10"/>
    <w:rsid w:val="00055C3A"/>
    <w:rsid w:val="000578DC"/>
    <w:rsid w:val="00060848"/>
    <w:rsid w:val="0006670E"/>
    <w:rsid w:val="00066C3A"/>
    <w:rsid w:val="00066EAE"/>
    <w:rsid w:val="00067A60"/>
    <w:rsid w:val="00067C97"/>
    <w:rsid w:val="00074A30"/>
    <w:rsid w:val="000759FF"/>
    <w:rsid w:val="00075ECA"/>
    <w:rsid w:val="0007642F"/>
    <w:rsid w:val="0007744B"/>
    <w:rsid w:val="00077726"/>
    <w:rsid w:val="00082AE9"/>
    <w:rsid w:val="000879A2"/>
    <w:rsid w:val="00091B88"/>
    <w:rsid w:val="000931FE"/>
    <w:rsid w:val="00096BCA"/>
    <w:rsid w:val="00096EF3"/>
    <w:rsid w:val="000A2D82"/>
    <w:rsid w:val="000A7D2C"/>
    <w:rsid w:val="000B11AC"/>
    <w:rsid w:val="000B20C6"/>
    <w:rsid w:val="000C5BF6"/>
    <w:rsid w:val="000C69B8"/>
    <w:rsid w:val="000C7BE0"/>
    <w:rsid w:val="000D2109"/>
    <w:rsid w:val="000D408A"/>
    <w:rsid w:val="000D799F"/>
    <w:rsid w:val="000E016A"/>
    <w:rsid w:val="000E1745"/>
    <w:rsid w:val="000E703E"/>
    <w:rsid w:val="000F12A7"/>
    <w:rsid w:val="000F3EB2"/>
    <w:rsid w:val="000F59E8"/>
    <w:rsid w:val="000F6E09"/>
    <w:rsid w:val="000F74FB"/>
    <w:rsid w:val="00101BB6"/>
    <w:rsid w:val="0010297C"/>
    <w:rsid w:val="00104252"/>
    <w:rsid w:val="001042B0"/>
    <w:rsid w:val="0010449E"/>
    <w:rsid w:val="001079E3"/>
    <w:rsid w:val="00107DF5"/>
    <w:rsid w:val="001106DE"/>
    <w:rsid w:val="00111422"/>
    <w:rsid w:val="00112BDB"/>
    <w:rsid w:val="00114F56"/>
    <w:rsid w:val="00115955"/>
    <w:rsid w:val="00115A61"/>
    <w:rsid w:val="00120C1C"/>
    <w:rsid w:val="00121818"/>
    <w:rsid w:val="0012239F"/>
    <w:rsid w:val="001225DB"/>
    <w:rsid w:val="001230FB"/>
    <w:rsid w:val="001258CB"/>
    <w:rsid w:val="001264ED"/>
    <w:rsid w:val="00126A82"/>
    <w:rsid w:val="0012700C"/>
    <w:rsid w:val="00127D5E"/>
    <w:rsid w:val="00133793"/>
    <w:rsid w:val="00134BC2"/>
    <w:rsid w:val="0014160F"/>
    <w:rsid w:val="00144A0C"/>
    <w:rsid w:val="00146591"/>
    <w:rsid w:val="001465EB"/>
    <w:rsid w:val="0015328C"/>
    <w:rsid w:val="001605A3"/>
    <w:rsid w:val="00161A5E"/>
    <w:rsid w:val="00164F7E"/>
    <w:rsid w:val="00165956"/>
    <w:rsid w:val="00165B6B"/>
    <w:rsid w:val="00165E74"/>
    <w:rsid w:val="001701CD"/>
    <w:rsid w:val="00171854"/>
    <w:rsid w:val="001731AA"/>
    <w:rsid w:val="0017436E"/>
    <w:rsid w:val="00174BF8"/>
    <w:rsid w:val="00183882"/>
    <w:rsid w:val="00184942"/>
    <w:rsid w:val="00192FE2"/>
    <w:rsid w:val="001953AE"/>
    <w:rsid w:val="00195710"/>
    <w:rsid w:val="001964EE"/>
    <w:rsid w:val="00196FFF"/>
    <w:rsid w:val="001A2A25"/>
    <w:rsid w:val="001A48F8"/>
    <w:rsid w:val="001A513F"/>
    <w:rsid w:val="001A5A62"/>
    <w:rsid w:val="001A6A34"/>
    <w:rsid w:val="001A6BC8"/>
    <w:rsid w:val="001B5788"/>
    <w:rsid w:val="001B5F05"/>
    <w:rsid w:val="001B6698"/>
    <w:rsid w:val="001B67E0"/>
    <w:rsid w:val="001B70FC"/>
    <w:rsid w:val="001C28F5"/>
    <w:rsid w:val="001C3A91"/>
    <w:rsid w:val="001C443F"/>
    <w:rsid w:val="001C6DB8"/>
    <w:rsid w:val="001C7908"/>
    <w:rsid w:val="001C7B1F"/>
    <w:rsid w:val="001D2495"/>
    <w:rsid w:val="001D7502"/>
    <w:rsid w:val="001E14B5"/>
    <w:rsid w:val="001E23C0"/>
    <w:rsid w:val="001E2B18"/>
    <w:rsid w:val="001E3E03"/>
    <w:rsid w:val="001E3E64"/>
    <w:rsid w:val="001E44A2"/>
    <w:rsid w:val="001E4BC4"/>
    <w:rsid w:val="001E52D5"/>
    <w:rsid w:val="001E61F3"/>
    <w:rsid w:val="001E6E6C"/>
    <w:rsid w:val="001E70D3"/>
    <w:rsid w:val="001F48A0"/>
    <w:rsid w:val="001F7E50"/>
    <w:rsid w:val="00200ADD"/>
    <w:rsid w:val="002020E1"/>
    <w:rsid w:val="00204425"/>
    <w:rsid w:val="00207D90"/>
    <w:rsid w:val="00210183"/>
    <w:rsid w:val="00212828"/>
    <w:rsid w:val="00216878"/>
    <w:rsid w:val="0022059C"/>
    <w:rsid w:val="0022088C"/>
    <w:rsid w:val="00220BF5"/>
    <w:rsid w:val="0022413B"/>
    <w:rsid w:val="002244B8"/>
    <w:rsid w:val="00225414"/>
    <w:rsid w:val="0022648B"/>
    <w:rsid w:val="00233909"/>
    <w:rsid w:val="00235602"/>
    <w:rsid w:val="00240887"/>
    <w:rsid w:val="00241387"/>
    <w:rsid w:val="0024175E"/>
    <w:rsid w:val="00242AEC"/>
    <w:rsid w:val="00243BB4"/>
    <w:rsid w:val="00246AAD"/>
    <w:rsid w:val="0025014B"/>
    <w:rsid w:val="00250E80"/>
    <w:rsid w:val="00254AD9"/>
    <w:rsid w:val="00256755"/>
    <w:rsid w:val="00256D43"/>
    <w:rsid w:val="0026301B"/>
    <w:rsid w:val="00266FA4"/>
    <w:rsid w:val="002677B0"/>
    <w:rsid w:val="00267C2E"/>
    <w:rsid w:val="00271A96"/>
    <w:rsid w:val="00273474"/>
    <w:rsid w:val="00273497"/>
    <w:rsid w:val="00274A0C"/>
    <w:rsid w:val="00281130"/>
    <w:rsid w:val="00282408"/>
    <w:rsid w:val="002838D7"/>
    <w:rsid w:val="002865C9"/>
    <w:rsid w:val="00286F0A"/>
    <w:rsid w:val="00290ED6"/>
    <w:rsid w:val="002943B9"/>
    <w:rsid w:val="002956A3"/>
    <w:rsid w:val="00295725"/>
    <w:rsid w:val="00296768"/>
    <w:rsid w:val="00296B4B"/>
    <w:rsid w:val="00297DDE"/>
    <w:rsid w:val="002A1ED6"/>
    <w:rsid w:val="002A2C19"/>
    <w:rsid w:val="002A2D51"/>
    <w:rsid w:val="002B05BD"/>
    <w:rsid w:val="002B3161"/>
    <w:rsid w:val="002B4C74"/>
    <w:rsid w:val="002B6F06"/>
    <w:rsid w:val="002B7B61"/>
    <w:rsid w:val="002B7CE6"/>
    <w:rsid w:val="002C05A8"/>
    <w:rsid w:val="002C063E"/>
    <w:rsid w:val="002C06E5"/>
    <w:rsid w:val="002C0E24"/>
    <w:rsid w:val="002C1689"/>
    <w:rsid w:val="002C315F"/>
    <w:rsid w:val="002C356D"/>
    <w:rsid w:val="002C6E47"/>
    <w:rsid w:val="002D2793"/>
    <w:rsid w:val="002D2E9E"/>
    <w:rsid w:val="002D3A24"/>
    <w:rsid w:val="002D3CC3"/>
    <w:rsid w:val="002D4717"/>
    <w:rsid w:val="002D65CE"/>
    <w:rsid w:val="002D77D0"/>
    <w:rsid w:val="002D78F2"/>
    <w:rsid w:val="002D7D99"/>
    <w:rsid w:val="002E010C"/>
    <w:rsid w:val="002E11B7"/>
    <w:rsid w:val="002E3B86"/>
    <w:rsid w:val="002E5191"/>
    <w:rsid w:val="002E7572"/>
    <w:rsid w:val="002E7C55"/>
    <w:rsid w:val="002F0792"/>
    <w:rsid w:val="002F07F1"/>
    <w:rsid w:val="002F20E1"/>
    <w:rsid w:val="002F38F5"/>
    <w:rsid w:val="002F644B"/>
    <w:rsid w:val="002F6FC8"/>
    <w:rsid w:val="0030066A"/>
    <w:rsid w:val="003019AA"/>
    <w:rsid w:val="00301E29"/>
    <w:rsid w:val="003027A7"/>
    <w:rsid w:val="0030342E"/>
    <w:rsid w:val="00305DC4"/>
    <w:rsid w:val="003063F2"/>
    <w:rsid w:val="00311567"/>
    <w:rsid w:val="00321C94"/>
    <w:rsid w:val="003244B6"/>
    <w:rsid w:val="00325719"/>
    <w:rsid w:val="0032574C"/>
    <w:rsid w:val="0032785F"/>
    <w:rsid w:val="00327E46"/>
    <w:rsid w:val="00331500"/>
    <w:rsid w:val="00332112"/>
    <w:rsid w:val="00332E50"/>
    <w:rsid w:val="003330E4"/>
    <w:rsid w:val="00333F14"/>
    <w:rsid w:val="00334D79"/>
    <w:rsid w:val="00334E68"/>
    <w:rsid w:val="00335599"/>
    <w:rsid w:val="00336627"/>
    <w:rsid w:val="00340332"/>
    <w:rsid w:val="00340566"/>
    <w:rsid w:val="0034520C"/>
    <w:rsid w:val="003509F7"/>
    <w:rsid w:val="003521CB"/>
    <w:rsid w:val="003523B9"/>
    <w:rsid w:val="00352CC8"/>
    <w:rsid w:val="00354718"/>
    <w:rsid w:val="003563FF"/>
    <w:rsid w:val="00356C46"/>
    <w:rsid w:val="003571B1"/>
    <w:rsid w:val="003604FC"/>
    <w:rsid w:val="00363A2C"/>
    <w:rsid w:val="00363B39"/>
    <w:rsid w:val="00365D8E"/>
    <w:rsid w:val="00367384"/>
    <w:rsid w:val="00370462"/>
    <w:rsid w:val="00373D81"/>
    <w:rsid w:val="00376435"/>
    <w:rsid w:val="003800B2"/>
    <w:rsid w:val="0038032B"/>
    <w:rsid w:val="003831C7"/>
    <w:rsid w:val="0038401B"/>
    <w:rsid w:val="00385D62"/>
    <w:rsid w:val="00391722"/>
    <w:rsid w:val="00391CFC"/>
    <w:rsid w:val="00392599"/>
    <w:rsid w:val="00392F2D"/>
    <w:rsid w:val="003931F2"/>
    <w:rsid w:val="0039700D"/>
    <w:rsid w:val="003A0015"/>
    <w:rsid w:val="003A0192"/>
    <w:rsid w:val="003A09E8"/>
    <w:rsid w:val="003A2FB9"/>
    <w:rsid w:val="003A41E5"/>
    <w:rsid w:val="003A6CF9"/>
    <w:rsid w:val="003B12A7"/>
    <w:rsid w:val="003B27B6"/>
    <w:rsid w:val="003B4808"/>
    <w:rsid w:val="003B7051"/>
    <w:rsid w:val="003C0D5B"/>
    <w:rsid w:val="003C6219"/>
    <w:rsid w:val="003C720A"/>
    <w:rsid w:val="003C7E52"/>
    <w:rsid w:val="003D3BE2"/>
    <w:rsid w:val="003D3DCD"/>
    <w:rsid w:val="003D7610"/>
    <w:rsid w:val="003E261B"/>
    <w:rsid w:val="003E48FA"/>
    <w:rsid w:val="003E64B0"/>
    <w:rsid w:val="003F66A7"/>
    <w:rsid w:val="004001B7"/>
    <w:rsid w:val="00400647"/>
    <w:rsid w:val="00405DDA"/>
    <w:rsid w:val="0041094C"/>
    <w:rsid w:val="004133C7"/>
    <w:rsid w:val="004137D0"/>
    <w:rsid w:val="00414C2C"/>
    <w:rsid w:val="00414E38"/>
    <w:rsid w:val="00415B49"/>
    <w:rsid w:val="00417F80"/>
    <w:rsid w:val="0042153E"/>
    <w:rsid w:val="004222B0"/>
    <w:rsid w:val="00423AFB"/>
    <w:rsid w:val="004246CB"/>
    <w:rsid w:val="00426E79"/>
    <w:rsid w:val="00426F57"/>
    <w:rsid w:val="004312FB"/>
    <w:rsid w:val="004327F7"/>
    <w:rsid w:val="004331E9"/>
    <w:rsid w:val="004367DF"/>
    <w:rsid w:val="00437E80"/>
    <w:rsid w:val="004410E7"/>
    <w:rsid w:val="00442180"/>
    <w:rsid w:val="00442AA2"/>
    <w:rsid w:val="004439FA"/>
    <w:rsid w:val="00443F3F"/>
    <w:rsid w:val="0044499A"/>
    <w:rsid w:val="00446AC9"/>
    <w:rsid w:val="00446B9D"/>
    <w:rsid w:val="00447180"/>
    <w:rsid w:val="0045072D"/>
    <w:rsid w:val="00451B7B"/>
    <w:rsid w:val="00451E4B"/>
    <w:rsid w:val="00452101"/>
    <w:rsid w:val="00454847"/>
    <w:rsid w:val="00455070"/>
    <w:rsid w:val="0045514C"/>
    <w:rsid w:val="004557B6"/>
    <w:rsid w:val="00460251"/>
    <w:rsid w:val="004603B8"/>
    <w:rsid w:val="00461027"/>
    <w:rsid w:val="004611F4"/>
    <w:rsid w:val="00461477"/>
    <w:rsid w:val="004619A3"/>
    <w:rsid w:val="00465F46"/>
    <w:rsid w:val="004665B8"/>
    <w:rsid w:val="004707B5"/>
    <w:rsid w:val="004714B3"/>
    <w:rsid w:val="004716E9"/>
    <w:rsid w:val="00472E8A"/>
    <w:rsid w:val="004744B5"/>
    <w:rsid w:val="0047571B"/>
    <w:rsid w:val="004807FE"/>
    <w:rsid w:val="00480958"/>
    <w:rsid w:val="00484C0A"/>
    <w:rsid w:val="004866B5"/>
    <w:rsid w:val="00487B69"/>
    <w:rsid w:val="004916D2"/>
    <w:rsid w:val="004917B6"/>
    <w:rsid w:val="004926B9"/>
    <w:rsid w:val="00495195"/>
    <w:rsid w:val="00495A9E"/>
    <w:rsid w:val="00495F50"/>
    <w:rsid w:val="0049691E"/>
    <w:rsid w:val="004A0908"/>
    <w:rsid w:val="004A0EFD"/>
    <w:rsid w:val="004A2370"/>
    <w:rsid w:val="004A3963"/>
    <w:rsid w:val="004A434A"/>
    <w:rsid w:val="004A557D"/>
    <w:rsid w:val="004A5E32"/>
    <w:rsid w:val="004B192F"/>
    <w:rsid w:val="004B19C5"/>
    <w:rsid w:val="004B19CB"/>
    <w:rsid w:val="004B3249"/>
    <w:rsid w:val="004B3977"/>
    <w:rsid w:val="004B5E2B"/>
    <w:rsid w:val="004C0B0A"/>
    <w:rsid w:val="004C244D"/>
    <w:rsid w:val="004C4736"/>
    <w:rsid w:val="004C4BB1"/>
    <w:rsid w:val="004C6FFE"/>
    <w:rsid w:val="004D4BA4"/>
    <w:rsid w:val="004D56B6"/>
    <w:rsid w:val="004E120E"/>
    <w:rsid w:val="004E1825"/>
    <w:rsid w:val="004E1CDF"/>
    <w:rsid w:val="004E1FBD"/>
    <w:rsid w:val="004E318E"/>
    <w:rsid w:val="004E48BB"/>
    <w:rsid w:val="004E574E"/>
    <w:rsid w:val="004E630D"/>
    <w:rsid w:val="004E646C"/>
    <w:rsid w:val="004E7A7B"/>
    <w:rsid w:val="004F2A95"/>
    <w:rsid w:val="004F425C"/>
    <w:rsid w:val="004F4E82"/>
    <w:rsid w:val="004F63EA"/>
    <w:rsid w:val="004F71F6"/>
    <w:rsid w:val="0050032F"/>
    <w:rsid w:val="005028B5"/>
    <w:rsid w:val="0050413D"/>
    <w:rsid w:val="00504382"/>
    <w:rsid w:val="00504557"/>
    <w:rsid w:val="005155F2"/>
    <w:rsid w:val="005165B0"/>
    <w:rsid w:val="005176C3"/>
    <w:rsid w:val="005207BA"/>
    <w:rsid w:val="00521467"/>
    <w:rsid w:val="00521D95"/>
    <w:rsid w:val="00522064"/>
    <w:rsid w:val="005226F5"/>
    <w:rsid w:val="00522A17"/>
    <w:rsid w:val="00524D8F"/>
    <w:rsid w:val="00524E62"/>
    <w:rsid w:val="00525A78"/>
    <w:rsid w:val="00526C14"/>
    <w:rsid w:val="0052718B"/>
    <w:rsid w:val="00530BF3"/>
    <w:rsid w:val="00530C51"/>
    <w:rsid w:val="00531E43"/>
    <w:rsid w:val="00533699"/>
    <w:rsid w:val="0053416C"/>
    <w:rsid w:val="00534AD6"/>
    <w:rsid w:val="00535B28"/>
    <w:rsid w:val="00536DE5"/>
    <w:rsid w:val="005378FA"/>
    <w:rsid w:val="005406FD"/>
    <w:rsid w:val="00540BAE"/>
    <w:rsid w:val="0054105A"/>
    <w:rsid w:val="005453F2"/>
    <w:rsid w:val="00545EB5"/>
    <w:rsid w:val="00546502"/>
    <w:rsid w:val="00546ED4"/>
    <w:rsid w:val="00550DE8"/>
    <w:rsid w:val="005535B5"/>
    <w:rsid w:val="00555378"/>
    <w:rsid w:val="005558FA"/>
    <w:rsid w:val="005614AF"/>
    <w:rsid w:val="00563D7E"/>
    <w:rsid w:val="005643B4"/>
    <w:rsid w:val="00564CE0"/>
    <w:rsid w:val="0056506F"/>
    <w:rsid w:val="00566211"/>
    <w:rsid w:val="00566947"/>
    <w:rsid w:val="00567116"/>
    <w:rsid w:val="005701CB"/>
    <w:rsid w:val="0057054B"/>
    <w:rsid w:val="00570ED5"/>
    <w:rsid w:val="00571D17"/>
    <w:rsid w:val="00571FD1"/>
    <w:rsid w:val="005742BD"/>
    <w:rsid w:val="00577130"/>
    <w:rsid w:val="00577549"/>
    <w:rsid w:val="00581586"/>
    <w:rsid w:val="00582C34"/>
    <w:rsid w:val="00585D05"/>
    <w:rsid w:val="00586204"/>
    <w:rsid w:val="005965B5"/>
    <w:rsid w:val="005A098C"/>
    <w:rsid w:val="005A187B"/>
    <w:rsid w:val="005A4D91"/>
    <w:rsid w:val="005A7DA0"/>
    <w:rsid w:val="005B1316"/>
    <w:rsid w:val="005B18BA"/>
    <w:rsid w:val="005B40DE"/>
    <w:rsid w:val="005B5DFD"/>
    <w:rsid w:val="005B752F"/>
    <w:rsid w:val="005B792E"/>
    <w:rsid w:val="005B7AEC"/>
    <w:rsid w:val="005C1DC6"/>
    <w:rsid w:val="005C208E"/>
    <w:rsid w:val="005C23F1"/>
    <w:rsid w:val="005C48C9"/>
    <w:rsid w:val="005C49D2"/>
    <w:rsid w:val="005C545D"/>
    <w:rsid w:val="005C6A8C"/>
    <w:rsid w:val="005C744B"/>
    <w:rsid w:val="005C74AA"/>
    <w:rsid w:val="005D0562"/>
    <w:rsid w:val="005D342B"/>
    <w:rsid w:val="005D407F"/>
    <w:rsid w:val="005D49DC"/>
    <w:rsid w:val="005E271D"/>
    <w:rsid w:val="005E583D"/>
    <w:rsid w:val="005E5AB0"/>
    <w:rsid w:val="005E6082"/>
    <w:rsid w:val="005E69A7"/>
    <w:rsid w:val="005F05A5"/>
    <w:rsid w:val="005F17F0"/>
    <w:rsid w:val="005F1B8A"/>
    <w:rsid w:val="005F1E2B"/>
    <w:rsid w:val="005F3560"/>
    <w:rsid w:val="005F4B15"/>
    <w:rsid w:val="005F4C3A"/>
    <w:rsid w:val="005F549E"/>
    <w:rsid w:val="005F604E"/>
    <w:rsid w:val="005F648B"/>
    <w:rsid w:val="00600BE6"/>
    <w:rsid w:val="0060319F"/>
    <w:rsid w:val="00603E7A"/>
    <w:rsid w:val="006047DE"/>
    <w:rsid w:val="00604ED1"/>
    <w:rsid w:val="00605CA0"/>
    <w:rsid w:val="00607185"/>
    <w:rsid w:val="006140D1"/>
    <w:rsid w:val="006202BA"/>
    <w:rsid w:val="006236E8"/>
    <w:rsid w:val="00623D35"/>
    <w:rsid w:val="006249B9"/>
    <w:rsid w:val="00625B2F"/>
    <w:rsid w:val="00625D53"/>
    <w:rsid w:val="006262F8"/>
    <w:rsid w:val="00626D63"/>
    <w:rsid w:val="0062788F"/>
    <w:rsid w:val="00627A2F"/>
    <w:rsid w:val="006303E0"/>
    <w:rsid w:val="00635884"/>
    <w:rsid w:val="0063741F"/>
    <w:rsid w:val="006376DB"/>
    <w:rsid w:val="00637AD0"/>
    <w:rsid w:val="00637C4E"/>
    <w:rsid w:val="0064135C"/>
    <w:rsid w:val="006511A9"/>
    <w:rsid w:val="006515B4"/>
    <w:rsid w:val="00652D5D"/>
    <w:rsid w:val="006532CD"/>
    <w:rsid w:val="006534D2"/>
    <w:rsid w:val="00654978"/>
    <w:rsid w:val="0065636B"/>
    <w:rsid w:val="00660763"/>
    <w:rsid w:val="00662F3D"/>
    <w:rsid w:val="00664492"/>
    <w:rsid w:val="00667550"/>
    <w:rsid w:val="00674E91"/>
    <w:rsid w:val="006750D4"/>
    <w:rsid w:val="0067658F"/>
    <w:rsid w:val="006774BA"/>
    <w:rsid w:val="00683511"/>
    <w:rsid w:val="00684356"/>
    <w:rsid w:val="00685FC7"/>
    <w:rsid w:val="0068658B"/>
    <w:rsid w:val="00692024"/>
    <w:rsid w:val="006938E9"/>
    <w:rsid w:val="00695E12"/>
    <w:rsid w:val="006969B3"/>
    <w:rsid w:val="006A09FD"/>
    <w:rsid w:val="006A2B0A"/>
    <w:rsid w:val="006A3077"/>
    <w:rsid w:val="006A6BE8"/>
    <w:rsid w:val="006A7347"/>
    <w:rsid w:val="006B0D85"/>
    <w:rsid w:val="006B149C"/>
    <w:rsid w:val="006B3E4D"/>
    <w:rsid w:val="006B47EE"/>
    <w:rsid w:val="006C4026"/>
    <w:rsid w:val="006C7268"/>
    <w:rsid w:val="006C7EDF"/>
    <w:rsid w:val="006D05FE"/>
    <w:rsid w:val="006D1218"/>
    <w:rsid w:val="006D34BD"/>
    <w:rsid w:val="006D3CCE"/>
    <w:rsid w:val="006E0AF8"/>
    <w:rsid w:val="006E2D66"/>
    <w:rsid w:val="006E4C7E"/>
    <w:rsid w:val="006E5D69"/>
    <w:rsid w:val="006E6044"/>
    <w:rsid w:val="006E627C"/>
    <w:rsid w:val="006F0AD4"/>
    <w:rsid w:val="006F16D6"/>
    <w:rsid w:val="006F1EF0"/>
    <w:rsid w:val="006F230A"/>
    <w:rsid w:val="006F3DB6"/>
    <w:rsid w:val="006F48B3"/>
    <w:rsid w:val="006F5BA7"/>
    <w:rsid w:val="006F609B"/>
    <w:rsid w:val="00700569"/>
    <w:rsid w:val="00701911"/>
    <w:rsid w:val="00702F5E"/>
    <w:rsid w:val="00706B06"/>
    <w:rsid w:val="00707F91"/>
    <w:rsid w:val="007104B1"/>
    <w:rsid w:val="007107CB"/>
    <w:rsid w:val="00711627"/>
    <w:rsid w:val="007128B6"/>
    <w:rsid w:val="00715379"/>
    <w:rsid w:val="00717C44"/>
    <w:rsid w:val="00717DE3"/>
    <w:rsid w:val="00721FA7"/>
    <w:rsid w:val="007242F1"/>
    <w:rsid w:val="00724A51"/>
    <w:rsid w:val="007262A3"/>
    <w:rsid w:val="00727ED4"/>
    <w:rsid w:val="00730742"/>
    <w:rsid w:val="00730C7B"/>
    <w:rsid w:val="00732EFF"/>
    <w:rsid w:val="00740425"/>
    <w:rsid w:val="007405F7"/>
    <w:rsid w:val="0074258D"/>
    <w:rsid w:val="007445A1"/>
    <w:rsid w:val="00745330"/>
    <w:rsid w:val="007457D8"/>
    <w:rsid w:val="007461F7"/>
    <w:rsid w:val="00747836"/>
    <w:rsid w:val="007502C0"/>
    <w:rsid w:val="00751997"/>
    <w:rsid w:val="00752C33"/>
    <w:rsid w:val="00753A0F"/>
    <w:rsid w:val="007574AA"/>
    <w:rsid w:val="00757FB1"/>
    <w:rsid w:val="00761F7D"/>
    <w:rsid w:val="0076216B"/>
    <w:rsid w:val="00764B58"/>
    <w:rsid w:val="00765F9B"/>
    <w:rsid w:val="007666ED"/>
    <w:rsid w:val="00770F46"/>
    <w:rsid w:val="00772313"/>
    <w:rsid w:val="00773494"/>
    <w:rsid w:val="00775636"/>
    <w:rsid w:val="00775A64"/>
    <w:rsid w:val="00775DA0"/>
    <w:rsid w:val="00776C43"/>
    <w:rsid w:val="00777561"/>
    <w:rsid w:val="0078089A"/>
    <w:rsid w:val="00784708"/>
    <w:rsid w:val="0078533F"/>
    <w:rsid w:val="00786F87"/>
    <w:rsid w:val="00790722"/>
    <w:rsid w:val="0079135B"/>
    <w:rsid w:val="00793A7B"/>
    <w:rsid w:val="00793CFB"/>
    <w:rsid w:val="00793D01"/>
    <w:rsid w:val="00793EBB"/>
    <w:rsid w:val="0079424E"/>
    <w:rsid w:val="007942E8"/>
    <w:rsid w:val="007A0AFF"/>
    <w:rsid w:val="007A1A73"/>
    <w:rsid w:val="007A3030"/>
    <w:rsid w:val="007A71F3"/>
    <w:rsid w:val="007A75A6"/>
    <w:rsid w:val="007B5C9A"/>
    <w:rsid w:val="007B686A"/>
    <w:rsid w:val="007C0A95"/>
    <w:rsid w:val="007C1A7A"/>
    <w:rsid w:val="007C29C3"/>
    <w:rsid w:val="007C51C3"/>
    <w:rsid w:val="007C55F8"/>
    <w:rsid w:val="007C75E9"/>
    <w:rsid w:val="007D0089"/>
    <w:rsid w:val="007D18F8"/>
    <w:rsid w:val="007D24F4"/>
    <w:rsid w:val="007D3E53"/>
    <w:rsid w:val="007D42F1"/>
    <w:rsid w:val="007D46B9"/>
    <w:rsid w:val="007D568A"/>
    <w:rsid w:val="007E2B06"/>
    <w:rsid w:val="007E7B85"/>
    <w:rsid w:val="007F15C9"/>
    <w:rsid w:val="007F490D"/>
    <w:rsid w:val="00801436"/>
    <w:rsid w:val="00802817"/>
    <w:rsid w:val="00803866"/>
    <w:rsid w:val="00804B82"/>
    <w:rsid w:val="00804BAC"/>
    <w:rsid w:val="00804F28"/>
    <w:rsid w:val="0080540D"/>
    <w:rsid w:val="0080574E"/>
    <w:rsid w:val="0081020B"/>
    <w:rsid w:val="00811538"/>
    <w:rsid w:val="008125C0"/>
    <w:rsid w:val="00812C6D"/>
    <w:rsid w:val="008134F0"/>
    <w:rsid w:val="00820A11"/>
    <w:rsid w:val="00822ABE"/>
    <w:rsid w:val="00823945"/>
    <w:rsid w:val="00823BC1"/>
    <w:rsid w:val="00823D9F"/>
    <w:rsid w:val="00825F44"/>
    <w:rsid w:val="008279A3"/>
    <w:rsid w:val="00827B4C"/>
    <w:rsid w:val="00827D27"/>
    <w:rsid w:val="0083095A"/>
    <w:rsid w:val="00830D91"/>
    <w:rsid w:val="0083290B"/>
    <w:rsid w:val="00833B13"/>
    <w:rsid w:val="00834716"/>
    <w:rsid w:val="00835949"/>
    <w:rsid w:val="00835D69"/>
    <w:rsid w:val="0083609B"/>
    <w:rsid w:val="008404B1"/>
    <w:rsid w:val="008417E4"/>
    <w:rsid w:val="00842CAA"/>
    <w:rsid w:val="00842D0A"/>
    <w:rsid w:val="00843E72"/>
    <w:rsid w:val="00844655"/>
    <w:rsid w:val="00845B29"/>
    <w:rsid w:val="0085141C"/>
    <w:rsid w:val="00851D6F"/>
    <w:rsid w:val="0085209E"/>
    <w:rsid w:val="00856CAC"/>
    <w:rsid w:val="00860974"/>
    <w:rsid w:val="008609EF"/>
    <w:rsid w:val="00860B49"/>
    <w:rsid w:val="00861244"/>
    <w:rsid w:val="008643C2"/>
    <w:rsid w:val="00865184"/>
    <w:rsid w:val="008652B6"/>
    <w:rsid w:val="008652CE"/>
    <w:rsid w:val="008657BA"/>
    <w:rsid w:val="0086652A"/>
    <w:rsid w:val="00870425"/>
    <w:rsid w:val="0087090D"/>
    <w:rsid w:val="0087123C"/>
    <w:rsid w:val="00871C81"/>
    <w:rsid w:val="00873DFD"/>
    <w:rsid w:val="0087477C"/>
    <w:rsid w:val="00875CB8"/>
    <w:rsid w:val="00875EF8"/>
    <w:rsid w:val="00880A21"/>
    <w:rsid w:val="00880B39"/>
    <w:rsid w:val="00880D65"/>
    <w:rsid w:val="00881CC0"/>
    <w:rsid w:val="00882B0C"/>
    <w:rsid w:val="00882DCF"/>
    <w:rsid w:val="00887EA6"/>
    <w:rsid w:val="00892400"/>
    <w:rsid w:val="00892CF6"/>
    <w:rsid w:val="008932D6"/>
    <w:rsid w:val="008957E2"/>
    <w:rsid w:val="00896FF2"/>
    <w:rsid w:val="00897EC1"/>
    <w:rsid w:val="008A01F2"/>
    <w:rsid w:val="008A1C5A"/>
    <w:rsid w:val="008A33EF"/>
    <w:rsid w:val="008A428E"/>
    <w:rsid w:val="008A4FCD"/>
    <w:rsid w:val="008B091B"/>
    <w:rsid w:val="008B1FBC"/>
    <w:rsid w:val="008B3578"/>
    <w:rsid w:val="008B4FD0"/>
    <w:rsid w:val="008B686C"/>
    <w:rsid w:val="008B7599"/>
    <w:rsid w:val="008C12E6"/>
    <w:rsid w:val="008C3C43"/>
    <w:rsid w:val="008C3DAC"/>
    <w:rsid w:val="008C5919"/>
    <w:rsid w:val="008D0964"/>
    <w:rsid w:val="008D27D4"/>
    <w:rsid w:val="008D48AC"/>
    <w:rsid w:val="008D6990"/>
    <w:rsid w:val="008E0DF4"/>
    <w:rsid w:val="008E1452"/>
    <w:rsid w:val="008E4A92"/>
    <w:rsid w:val="008E4DAE"/>
    <w:rsid w:val="008E6061"/>
    <w:rsid w:val="008E69AE"/>
    <w:rsid w:val="008E6DDD"/>
    <w:rsid w:val="008F5768"/>
    <w:rsid w:val="0090085E"/>
    <w:rsid w:val="009012FF"/>
    <w:rsid w:val="00902A52"/>
    <w:rsid w:val="009039AF"/>
    <w:rsid w:val="00904243"/>
    <w:rsid w:val="00910B72"/>
    <w:rsid w:val="00911116"/>
    <w:rsid w:val="00911906"/>
    <w:rsid w:val="009137D2"/>
    <w:rsid w:val="00915653"/>
    <w:rsid w:val="009167C1"/>
    <w:rsid w:val="00916B95"/>
    <w:rsid w:val="00920A09"/>
    <w:rsid w:val="00922196"/>
    <w:rsid w:val="009221C5"/>
    <w:rsid w:val="00922FE0"/>
    <w:rsid w:val="00924343"/>
    <w:rsid w:val="00925D9C"/>
    <w:rsid w:val="009262A0"/>
    <w:rsid w:val="0092792A"/>
    <w:rsid w:val="009300A9"/>
    <w:rsid w:val="0093661E"/>
    <w:rsid w:val="00940925"/>
    <w:rsid w:val="00941398"/>
    <w:rsid w:val="0094182C"/>
    <w:rsid w:val="00942A28"/>
    <w:rsid w:val="00942C31"/>
    <w:rsid w:val="009473EB"/>
    <w:rsid w:val="00947682"/>
    <w:rsid w:val="009478B3"/>
    <w:rsid w:val="00952252"/>
    <w:rsid w:val="00954526"/>
    <w:rsid w:val="0095608E"/>
    <w:rsid w:val="0095721E"/>
    <w:rsid w:val="0096005E"/>
    <w:rsid w:val="00960C91"/>
    <w:rsid w:val="00962D8D"/>
    <w:rsid w:val="00964A03"/>
    <w:rsid w:val="009661DC"/>
    <w:rsid w:val="009679F5"/>
    <w:rsid w:val="00967BB4"/>
    <w:rsid w:val="00970775"/>
    <w:rsid w:val="00970B8E"/>
    <w:rsid w:val="00971596"/>
    <w:rsid w:val="0097170D"/>
    <w:rsid w:val="00972778"/>
    <w:rsid w:val="00973B83"/>
    <w:rsid w:val="00973F97"/>
    <w:rsid w:val="00973FE7"/>
    <w:rsid w:val="00975EF1"/>
    <w:rsid w:val="00976383"/>
    <w:rsid w:val="00980E9E"/>
    <w:rsid w:val="0098627A"/>
    <w:rsid w:val="00987856"/>
    <w:rsid w:val="00987FAB"/>
    <w:rsid w:val="0099029E"/>
    <w:rsid w:val="00991069"/>
    <w:rsid w:val="00992105"/>
    <w:rsid w:val="00993BFD"/>
    <w:rsid w:val="009A2A4A"/>
    <w:rsid w:val="009A33F8"/>
    <w:rsid w:val="009A3E03"/>
    <w:rsid w:val="009A6CA4"/>
    <w:rsid w:val="009A6D9B"/>
    <w:rsid w:val="009A7B91"/>
    <w:rsid w:val="009B579B"/>
    <w:rsid w:val="009B5A3E"/>
    <w:rsid w:val="009C0EF6"/>
    <w:rsid w:val="009C1BDE"/>
    <w:rsid w:val="009C1DA3"/>
    <w:rsid w:val="009C233F"/>
    <w:rsid w:val="009C26C7"/>
    <w:rsid w:val="009C6DDB"/>
    <w:rsid w:val="009C7EED"/>
    <w:rsid w:val="009C7F22"/>
    <w:rsid w:val="009D1AC7"/>
    <w:rsid w:val="009D2C7A"/>
    <w:rsid w:val="009D5CE1"/>
    <w:rsid w:val="009E12AB"/>
    <w:rsid w:val="009E22F7"/>
    <w:rsid w:val="009E249B"/>
    <w:rsid w:val="009E2D56"/>
    <w:rsid w:val="009E45EC"/>
    <w:rsid w:val="009E52FE"/>
    <w:rsid w:val="009F000E"/>
    <w:rsid w:val="009F1928"/>
    <w:rsid w:val="009F2168"/>
    <w:rsid w:val="009F2D5F"/>
    <w:rsid w:val="009F344F"/>
    <w:rsid w:val="009F5535"/>
    <w:rsid w:val="00A016FD"/>
    <w:rsid w:val="00A04017"/>
    <w:rsid w:val="00A07D2F"/>
    <w:rsid w:val="00A10703"/>
    <w:rsid w:val="00A17109"/>
    <w:rsid w:val="00A210D8"/>
    <w:rsid w:val="00A225E7"/>
    <w:rsid w:val="00A23C6E"/>
    <w:rsid w:val="00A248C6"/>
    <w:rsid w:val="00A25920"/>
    <w:rsid w:val="00A2723F"/>
    <w:rsid w:val="00A30EF1"/>
    <w:rsid w:val="00A313D5"/>
    <w:rsid w:val="00A31B61"/>
    <w:rsid w:val="00A32853"/>
    <w:rsid w:val="00A36725"/>
    <w:rsid w:val="00A3732C"/>
    <w:rsid w:val="00A40EEB"/>
    <w:rsid w:val="00A42680"/>
    <w:rsid w:val="00A426C5"/>
    <w:rsid w:val="00A43BF4"/>
    <w:rsid w:val="00A443CA"/>
    <w:rsid w:val="00A45242"/>
    <w:rsid w:val="00A4622B"/>
    <w:rsid w:val="00A47ADF"/>
    <w:rsid w:val="00A505C7"/>
    <w:rsid w:val="00A52827"/>
    <w:rsid w:val="00A53404"/>
    <w:rsid w:val="00A534E9"/>
    <w:rsid w:val="00A53BA9"/>
    <w:rsid w:val="00A53E36"/>
    <w:rsid w:val="00A546FA"/>
    <w:rsid w:val="00A559CE"/>
    <w:rsid w:val="00A5620A"/>
    <w:rsid w:val="00A607D8"/>
    <w:rsid w:val="00A60955"/>
    <w:rsid w:val="00A61884"/>
    <w:rsid w:val="00A64EE2"/>
    <w:rsid w:val="00A6597B"/>
    <w:rsid w:val="00A6691E"/>
    <w:rsid w:val="00A66B48"/>
    <w:rsid w:val="00A6725E"/>
    <w:rsid w:val="00A70187"/>
    <w:rsid w:val="00A70627"/>
    <w:rsid w:val="00A72354"/>
    <w:rsid w:val="00A72554"/>
    <w:rsid w:val="00A72E21"/>
    <w:rsid w:val="00A7426D"/>
    <w:rsid w:val="00A74D42"/>
    <w:rsid w:val="00A768FB"/>
    <w:rsid w:val="00A8028E"/>
    <w:rsid w:val="00A82800"/>
    <w:rsid w:val="00A83072"/>
    <w:rsid w:val="00A849C2"/>
    <w:rsid w:val="00A859EE"/>
    <w:rsid w:val="00A85F5F"/>
    <w:rsid w:val="00A867C0"/>
    <w:rsid w:val="00A86AF4"/>
    <w:rsid w:val="00A87C88"/>
    <w:rsid w:val="00A90559"/>
    <w:rsid w:val="00A90E5B"/>
    <w:rsid w:val="00A91DBC"/>
    <w:rsid w:val="00A92420"/>
    <w:rsid w:val="00A94A1E"/>
    <w:rsid w:val="00A95563"/>
    <w:rsid w:val="00A96572"/>
    <w:rsid w:val="00A97E9C"/>
    <w:rsid w:val="00AA29EE"/>
    <w:rsid w:val="00AA33BE"/>
    <w:rsid w:val="00AA4473"/>
    <w:rsid w:val="00AA55EE"/>
    <w:rsid w:val="00AA7E20"/>
    <w:rsid w:val="00AB1E24"/>
    <w:rsid w:val="00AB24E7"/>
    <w:rsid w:val="00AB2D25"/>
    <w:rsid w:val="00AB3BA0"/>
    <w:rsid w:val="00AB4A23"/>
    <w:rsid w:val="00AB506D"/>
    <w:rsid w:val="00AB5204"/>
    <w:rsid w:val="00AB5D73"/>
    <w:rsid w:val="00AC04EE"/>
    <w:rsid w:val="00AC2BAE"/>
    <w:rsid w:val="00AC4F45"/>
    <w:rsid w:val="00AC5C65"/>
    <w:rsid w:val="00AC5D59"/>
    <w:rsid w:val="00AC5E14"/>
    <w:rsid w:val="00AD3010"/>
    <w:rsid w:val="00AD374C"/>
    <w:rsid w:val="00AD438A"/>
    <w:rsid w:val="00AD5144"/>
    <w:rsid w:val="00AD6CFE"/>
    <w:rsid w:val="00AE02DC"/>
    <w:rsid w:val="00AE09D6"/>
    <w:rsid w:val="00AE0D91"/>
    <w:rsid w:val="00AE1F94"/>
    <w:rsid w:val="00AE21E2"/>
    <w:rsid w:val="00AE26D8"/>
    <w:rsid w:val="00AE32AD"/>
    <w:rsid w:val="00AE36F2"/>
    <w:rsid w:val="00AE4FA8"/>
    <w:rsid w:val="00AE6907"/>
    <w:rsid w:val="00AE6FC9"/>
    <w:rsid w:val="00AF159E"/>
    <w:rsid w:val="00AF45C3"/>
    <w:rsid w:val="00AF5B22"/>
    <w:rsid w:val="00AF61F6"/>
    <w:rsid w:val="00AF6754"/>
    <w:rsid w:val="00AF6936"/>
    <w:rsid w:val="00AF6B7D"/>
    <w:rsid w:val="00B030D8"/>
    <w:rsid w:val="00B03345"/>
    <w:rsid w:val="00B0560E"/>
    <w:rsid w:val="00B06545"/>
    <w:rsid w:val="00B0781E"/>
    <w:rsid w:val="00B10285"/>
    <w:rsid w:val="00B111E1"/>
    <w:rsid w:val="00B1124B"/>
    <w:rsid w:val="00B13AF9"/>
    <w:rsid w:val="00B16755"/>
    <w:rsid w:val="00B16F4C"/>
    <w:rsid w:val="00B17908"/>
    <w:rsid w:val="00B2384A"/>
    <w:rsid w:val="00B2484F"/>
    <w:rsid w:val="00B30736"/>
    <w:rsid w:val="00B31865"/>
    <w:rsid w:val="00B33098"/>
    <w:rsid w:val="00B3368C"/>
    <w:rsid w:val="00B336B3"/>
    <w:rsid w:val="00B35439"/>
    <w:rsid w:val="00B36229"/>
    <w:rsid w:val="00B3770E"/>
    <w:rsid w:val="00B40E00"/>
    <w:rsid w:val="00B44B4E"/>
    <w:rsid w:val="00B44C67"/>
    <w:rsid w:val="00B45025"/>
    <w:rsid w:val="00B45038"/>
    <w:rsid w:val="00B454DA"/>
    <w:rsid w:val="00B47F95"/>
    <w:rsid w:val="00B50F3E"/>
    <w:rsid w:val="00B51E0E"/>
    <w:rsid w:val="00B55BE5"/>
    <w:rsid w:val="00B55DED"/>
    <w:rsid w:val="00B5666C"/>
    <w:rsid w:val="00B5683C"/>
    <w:rsid w:val="00B56D86"/>
    <w:rsid w:val="00B60143"/>
    <w:rsid w:val="00B6067B"/>
    <w:rsid w:val="00B612ED"/>
    <w:rsid w:val="00B6161F"/>
    <w:rsid w:val="00B63FCC"/>
    <w:rsid w:val="00B64489"/>
    <w:rsid w:val="00B67367"/>
    <w:rsid w:val="00B679C2"/>
    <w:rsid w:val="00B727C1"/>
    <w:rsid w:val="00B73281"/>
    <w:rsid w:val="00B741F5"/>
    <w:rsid w:val="00B75DB3"/>
    <w:rsid w:val="00B770F8"/>
    <w:rsid w:val="00B7741F"/>
    <w:rsid w:val="00B77C2E"/>
    <w:rsid w:val="00B806B5"/>
    <w:rsid w:val="00B80F0B"/>
    <w:rsid w:val="00B81BC7"/>
    <w:rsid w:val="00B82041"/>
    <w:rsid w:val="00B822DC"/>
    <w:rsid w:val="00B82317"/>
    <w:rsid w:val="00B82F68"/>
    <w:rsid w:val="00B83149"/>
    <w:rsid w:val="00B83827"/>
    <w:rsid w:val="00B83B9A"/>
    <w:rsid w:val="00B84E37"/>
    <w:rsid w:val="00B9222D"/>
    <w:rsid w:val="00B94D6B"/>
    <w:rsid w:val="00B94F7F"/>
    <w:rsid w:val="00BA357F"/>
    <w:rsid w:val="00BA4C5D"/>
    <w:rsid w:val="00BB1142"/>
    <w:rsid w:val="00BB3E15"/>
    <w:rsid w:val="00BB783B"/>
    <w:rsid w:val="00BB7A2A"/>
    <w:rsid w:val="00BC01D3"/>
    <w:rsid w:val="00BC24A9"/>
    <w:rsid w:val="00BC3777"/>
    <w:rsid w:val="00BC4802"/>
    <w:rsid w:val="00BC6F5E"/>
    <w:rsid w:val="00BC72B2"/>
    <w:rsid w:val="00BD055E"/>
    <w:rsid w:val="00BD0714"/>
    <w:rsid w:val="00BD1404"/>
    <w:rsid w:val="00BD16EE"/>
    <w:rsid w:val="00BD1796"/>
    <w:rsid w:val="00BD1DEE"/>
    <w:rsid w:val="00BD23AC"/>
    <w:rsid w:val="00BD2D33"/>
    <w:rsid w:val="00BD32F1"/>
    <w:rsid w:val="00BD3358"/>
    <w:rsid w:val="00BD3DA4"/>
    <w:rsid w:val="00BD5296"/>
    <w:rsid w:val="00BD5C60"/>
    <w:rsid w:val="00BD7848"/>
    <w:rsid w:val="00BE1DEB"/>
    <w:rsid w:val="00BE6960"/>
    <w:rsid w:val="00BE7855"/>
    <w:rsid w:val="00BF0D50"/>
    <w:rsid w:val="00BF3FCA"/>
    <w:rsid w:val="00BF622E"/>
    <w:rsid w:val="00BF67D0"/>
    <w:rsid w:val="00BF7B56"/>
    <w:rsid w:val="00C015DC"/>
    <w:rsid w:val="00C01DE6"/>
    <w:rsid w:val="00C04CC3"/>
    <w:rsid w:val="00C06AA9"/>
    <w:rsid w:val="00C12DE6"/>
    <w:rsid w:val="00C12F72"/>
    <w:rsid w:val="00C137EC"/>
    <w:rsid w:val="00C150BF"/>
    <w:rsid w:val="00C20AD8"/>
    <w:rsid w:val="00C22AD1"/>
    <w:rsid w:val="00C23E1E"/>
    <w:rsid w:val="00C30F76"/>
    <w:rsid w:val="00C3183B"/>
    <w:rsid w:val="00C31DC4"/>
    <w:rsid w:val="00C33C99"/>
    <w:rsid w:val="00C34D40"/>
    <w:rsid w:val="00C36DC3"/>
    <w:rsid w:val="00C37629"/>
    <w:rsid w:val="00C37F3F"/>
    <w:rsid w:val="00C41FAD"/>
    <w:rsid w:val="00C42140"/>
    <w:rsid w:val="00C423E1"/>
    <w:rsid w:val="00C438E0"/>
    <w:rsid w:val="00C44FC1"/>
    <w:rsid w:val="00C457BF"/>
    <w:rsid w:val="00C46453"/>
    <w:rsid w:val="00C46AF0"/>
    <w:rsid w:val="00C46E3D"/>
    <w:rsid w:val="00C46F05"/>
    <w:rsid w:val="00C47043"/>
    <w:rsid w:val="00C477F7"/>
    <w:rsid w:val="00C51597"/>
    <w:rsid w:val="00C519DB"/>
    <w:rsid w:val="00C526C7"/>
    <w:rsid w:val="00C533D5"/>
    <w:rsid w:val="00C547C4"/>
    <w:rsid w:val="00C55A16"/>
    <w:rsid w:val="00C56057"/>
    <w:rsid w:val="00C57BC9"/>
    <w:rsid w:val="00C60C8B"/>
    <w:rsid w:val="00C60E99"/>
    <w:rsid w:val="00C61344"/>
    <w:rsid w:val="00C62D0A"/>
    <w:rsid w:val="00C631BC"/>
    <w:rsid w:val="00C634D0"/>
    <w:rsid w:val="00C64A59"/>
    <w:rsid w:val="00C6638F"/>
    <w:rsid w:val="00C711E1"/>
    <w:rsid w:val="00C7181A"/>
    <w:rsid w:val="00C739DC"/>
    <w:rsid w:val="00C73F13"/>
    <w:rsid w:val="00C74C0A"/>
    <w:rsid w:val="00C75097"/>
    <w:rsid w:val="00C7598E"/>
    <w:rsid w:val="00C7720D"/>
    <w:rsid w:val="00C77586"/>
    <w:rsid w:val="00C77CA8"/>
    <w:rsid w:val="00C807F7"/>
    <w:rsid w:val="00C83B93"/>
    <w:rsid w:val="00C84173"/>
    <w:rsid w:val="00C93742"/>
    <w:rsid w:val="00CA01CC"/>
    <w:rsid w:val="00CA0752"/>
    <w:rsid w:val="00CA3925"/>
    <w:rsid w:val="00CA44A2"/>
    <w:rsid w:val="00CA50EC"/>
    <w:rsid w:val="00CA53FF"/>
    <w:rsid w:val="00CA5BCB"/>
    <w:rsid w:val="00CA67F2"/>
    <w:rsid w:val="00CA69EA"/>
    <w:rsid w:val="00CB2B66"/>
    <w:rsid w:val="00CB3922"/>
    <w:rsid w:val="00CB3CC8"/>
    <w:rsid w:val="00CB47A8"/>
    <w:rsid w:val="00CB60B6"/>
    <w:rsid w:val="00CC0401"/>
    <w:rsid w:val="00CC0BAA"/>
    <w:rsid w:val="00CC0C22"/>
    <w:rsid w:val="00CC4E57"/>
    <w:rsid w:val="00CC67BE"/>
    <w:rsid w:val="00CC6B65"/>
    <w:rsid w:val="00CD02EE"/>
    <w:rsid w:val="00CD10FF"/>
    <w:rsid w:val="00CD18BD"/>
    <w:rsid w:val="00CD5E49"/>
    <w:rsid w:val="00CD6D1B"/>
    <w:rsid w:val="00CD7A98"/>
    <w:rsid w:val="00CE08A5"/>
    <w:rsid w:val="00CE0BF3"/>
    <w:rsid w:val="00CE0E62"/>
    <w:rsid w:val="00CE30EA"/>
    <w:rsid w:val="00CE55DD"/>
    <w:rsid w:val="00CE6D49"/>
    <w:rsid w:val="00CE6E9E"/>
    <w:rsid w:val="00CE7729"/>
    <w:rsid w:val="00CE7F54"/>
    <w:rsid w:val="00CF0311"/>
    <w:rsid w:val="00CF03CF"/>
    <w:rsid w:val="00CF0954"/>
    <w:rsid w:val="00CF11D9"/>
    <w:rsid w:val="00CF1455"/>
    <w:rsid w:val="00CF2DB9"/>
    <w:rsid w:val="00D048E8"/>
    <w:rsid w:val="00D04CDC"/>
    <w:rsid w:val="00D05FE1"/>
    <w:rsid w:val="00D07555"/>
    <w:rsid w:val="00D1038C"/>
    <w:rsid w:val="00D108BB"/>
    <w:rsid w:val="00D1365B"/>
    <w:rsid w:val="00D1425C"/>
    <w:rsid w:val="00D17DBC"/>
    <w:rsid w:val="00D20C9B"/>
    <w:rsid w:val="00D222E7"/>
    <w:rsid w:val="00D2388D"/>
    <w:rsid w:val="00D23F7B"/>
    <w:rsid w:val="00D26C6D"/>
    <w:rsid w:val="00D27EBD"/>
    <w:rsid w:val="00D34595"/>
    <w:rsid w:val="00D34724"/>
    <w:rsid w:val="00D3781A"/>
    <w:rsid w:val="00D40179"/>
    <w:rsid w:val="00D423FF"/>
    <w:rsid w:val="00D425F6"/>
    <w:rsid w:val="00D508C2"/>
    <w:rsid w:val="00D52176"/>
    <w:rsid w:val="00D6150A"/>
    <w:rsid w:val="00D617C2"/>
    <w:rsid w:val="00D61959"/>
    <w:rsid w:val="00D622FC"/>
    <w:rsid w:val="00D62EFD"/>
    <w:rsid w:val="00D6775A"/>
    <w:rsid w:val="00D812D0"/>
    <w:rsid w:val="00D8156F"/>
    <w:rsid w:val="00D83887"/>
    <w:rsid w:val="00D84FEC"/>
    <w:rsid w:val="00D851CA"/>
    <w:rsid w:val="00D85A88"/>
    <w:rsid w:val="00D86DAB"/>
    <w:rsid w:val="00D909FF"/>
    <w:rsid w:val="00D90B24"/>
    <w:rsid w:val="00D936FC"/>
    <w:rsid w:val="00D976CF"/>
    <w:rsid w:val="00DA0C57"/>
    <w:rsid w:val="00DA0DD8"/>
    <w:rsid w:val="00DA1CAD"/>
    <w:rsid w:val="00DA3290"/>
    <w:rsid w:val="00DB069C"/>
    <w:rsid w:val="00DB1E84"/>
    <w:rsid w:val="00DB4D36"/>
    <w:rsid w:val="00DB5593"/>
    <w:rsid w:val="00DB709C"/>
    <w:rsid w:val="00DC04B4"/>
    <w:rsid w:val="00DC086A"/>
    <w:rsid w:val="00DC1181"/>
    <w:rsid w:val="00DC375A"/>
    <w:rsid w:val="00DC4419"/>
    <w:rsid w:val="00DC6488"/>
    <w:rsid w:val="00DC762F"/>
    <w:rsid w:val="00DD0E17"/>
    <w:rsid w:val="00DD2FF0"/>
    <w:rsid w:val="00DD435A"/>
    <w:rsid w:val="00DD50BE"/>
    <w:rsid w:val="00DD519C"/>
    <w:rsid w:val="00DD5AC8"/>
    <w:rsid w:val="00DD62C4"/>
    <w:rsid w:val="00DE0303"/>
    <w:rsid w:val="00DE245D"/>
    <w:rsid w:val="00DE2AD6"/>
    <w:rsid w:val="00DE2F4A"/>
    <w:rsid w:val="00DE7D34"/>
    <w:rsid w:val="00DF52F4"/>
    <w:rsid w:val="00DF560D"/>
    <w:rsid w:val="00DF62E5"/>
    <w:rsid w:val="00DF6439"/>
    <w:rsid w:val="00DF65E1"/>
    <w:rsid w:val="00E00A4A"/>
    <w:rsid w:val="00E06389"/>
    <w:rsid w:val="00E11166"/>
    <w:rsid w:val="00E168DC"/>
    <w:rsid w:val="00E17FE7"/>
    <w:rsid w:val="00E23435"/>
    <w:rsid w:val="00E24228"/>
    <w:rsid w:val="00E24CD3"/>
    <w:rsid w:val="00E2602D"/>
    <w:rsid w:val="00E27E67"/>
    <w:rsid w:val="00E3089E"/>
    <w:rsid w:val="00E30E94"/>
    <w:rsid w:val="00E31030"/>
    <w:rsid w:val="00E311C1"/>
    <w:rsid w:val="00E32D18"/>
    <w:rsid w:val="00E32DED"/>
    <w:rsid w:val="00E3350C"/>
    <w:rsid w:val="00E40932"/>
    <w:rsid w:val="00E41E9E"/>
    <w:rsid w:val="00E44A7E"/>
    <w:rsid w:val="00E451E7"/>
    <w:rsid w:val="00E519E2"/>
    <w:rsid w:val="00E52ACA"/>
    <w:rsid w:val="00E558FB"/>
    <w:rsid w:val="00E56E5D"/>
    <w:rsid w:val="00E640FD"/>
    <w:rsid w:val="00E64A82"/>
    <w:rsid w:val="00E657A8"/>
    <w:rsid w:val="00E65AEB"/>
    <w:rsid w:val="00E65F37"/>
    <w:rsid w:val="00E66A3B"/>
    <w:rsid w:val="00E70185"/>
    <w:rsid w:val="00E7327A"/>
    <w:rsid w:val="00E81D44"/>
    <w:rsid w:val="00E8459E"/>
    <w:rsid w:val="00E851E8"/>
    <w:rsid w:val="00E92613"/>
    <w:rsid w:val="00E927B2"/>
    <w:rsid w:val="00E93911"/>
    <w:rsid w:val="00E944DB"/>
    <w:rsid w:val="00E9504D"/>
    <w:rsid w:val="00E95C2C"/>
    <w:rsid w:val="00E96705"/>
    <w:rsid w:val="00E97199"/>
    <w:rsid w:val="00EA2605"/>
    <w:rsid w:val="00EA2753"/>
    <w:rsid w:val="00EA2CE7"/>
    <w:rsid w:val="00EA6E5F"/>
    <w:rsid w:val="00EB04A8"/>
    <w:rsid w:val="00EB0707"/>
    <w:rsid w:val="00EB18A6"/>
    <w:rsid w:val="00EB3121"/>
    <w:rsid w:val="00EB5AB2"/>
    <w:rsid w:val="00EB60A6"/>
    <w:rsid w:val="00EB722A"/>
    <w:rsid w:val="00EC01FF"/>
    <w:rsid w:val="00EC0CEF"/>
    <w:rsid w:val="00EC1B33"/>
    <w:rsid w:val="00EC336C"/>
    <w:rsid w:val="00EC7E01"/>
    <w:rsid w:val="00ED1DF6"/>
    <w:rsid w:val="00ED25E5"/>
    <w:rsid w:val="00ED487D"/>
    <w:rsid w:val="00ED4E26"/>
    <w:rsid w:val="00ED5018"/>
    <w:rsid w:val="00ED726C"/>
    <w:rsid w:val="00EE0D81"/>
    <w:rsid w:val="00EE5656"/>
    <w:rsid w:val="00EE71F3"/>
    <w:rsid w:val="00EE7C86"/>
    <w:rsid w:val="00EF065D"/>
    <w:rsid w:val="00EF3D1A"/>
    <w:rsid w:val="00EF4421"/>
    <w:rsid w:val="00EF452F"/>
    <w:rsid w:val="00EF4F7A"/>
    <w:rsid w:val="00EF5BF5"/>
    <w:rsid w:val="00EF6552"/>
    <w:rsid w:val="00F00438"/>
    <w:rsid w:val="00F035C6"/>
    <w:rsid w:val="00F04EA1"/>
    <w:rsid w:val="00F06108"/>
    <w:rsid w:val="00F06831"/>
    <w:rsid w:val="00F06D85"/>
    <w:rsid w:val="00F0728C"/>
    <w:rsid w:val="00F13D66"/>
    <w:rsid w:val="00F14721"/>
    <w:rsid w:val="00F172EF"/>
    <w:rsid w:val="00F20DC7"/>
    <w:rsid w:val="00F21436"/>
    <w:rsid w:val="00F216A0"/>
    <w:rsid w:val="00F24C1C"/>
    <w:rsid w:val="00F251D7"/>
    <w:rsid w:val="00F260DE"/>
    <w:rsid w:val="00F26AAA"/>
    <w:rsid w:val="00F27AA4"/>
    <w:rsid w:val="00F27F1E"/>
    <w:rsid w:val="00F32B7F"/>
    <w:rsid w:val="00F3319A"/>
    <w:rsid w:val="00F35E39"/>
    <w:rsid w:val="00F36BF0"/>
    <w:rsid w:val="00F37413"/>
    <w:rsid w:val="00F42F8B"/>
    <w:rsid w:val="00F450BF"/>
    <w:rsid w:val="00F46C30"/>
    <w:rsid w:val="00F47621"/>
    <w:rsid w:val="00F504ED"/>
    <w:rsid w:val="00F52880"/>
    <w:rsid w:val="00F52900"/>
    <w:rsid w:val="00F52EB8"/>
    <w:rsid w:val="00F534F6"/>
    <w:rsid w:val="00F53729"/>
    <w:rsid w:val="00F54DAD"/>
    <w:rsid w:val="00F616C8"/>
    <w:rsid w:val="00F64027"/>
    <w:rsid w:val="00F65026"/>
    <w:rsid w:val="00F651EE"/>
    <w:rsid w:val="00F6629A"/>
    <w:rsid w:val="00F671C4"/>
    <w:rsid w:val="00F704A4"/>
    <w:rsid w:val="00F71E86"/>
    <w:rsid w:val="00F733AD"/>
    <w:rsid w:val="00F76567"/>
    <w:rsid w:val="00F76A59"/>
    <w:rsid w:val="00F77782"/>
    <w:rsid w:val="00F84852"/>
    <w:rsid w:val="00F84B2A"/>
    <w:rsid w:val="00F85A8B"/>
    <w:rsid w:val="00F868B8"/>
    <w:rsid w:val="00F86A9C"/>
    <w:rsid w:val="00F86FCC"/>
    <w:rsid w:val="00F91E26"/>
    <w:rsid w:val="00F937FD"/>
    <w:rsid w:val="00F950B7"/>
    <w:rsid w:val="00F95639"/>
    <w:rsid w:val="00F96FF5"/>
    <w:rsid w:val="00F979A5"/>
    <w:rsid w:val="00FA155A"/>
    <w:rsid w:val="00FA21BB"/>
    <w:rsid w:val="00FA2677"/>
    <w:rsid w:val="00FA4AF6"/>
    <w:rsid w:val="00FA6345"/>
    <w:rsid w:val="00FB098E"/>
    <w:rsid w:val="00FB1D5A"/>
    <w:rsid w:val="00FB35A7"/>
    <w:rsid w:val="00FB402A"/>
    <w:rsid w:val="00FB7959"/>
    <w:rsid w:val="00FC01CB"/>
    <w:rsid w:val="00FC0DCB"/>
    <w:rsid w:val="00FC0EE1"/>
    <w:rsid w:val="00FC10CF"/>
    <w:rsid w:val="00FC1BD0"/>
    <w:rsid w:val="00FC263C"/>
    <w:rsid w:val="00FC321D"/>
    <w:rsid w:val="00FC4377"/>
    <w:rsid w:val="00FC69DC"/>
    <w:rsid w:val="00FC73A5"/>
    <w:rsid w:val="00FC7E02"/>
    <w:rsid w:val="00FD1D4C"/>
    <w:rsid w:val="00FD5C95"/>
    <w:rsid w:val="00FE0A0C"/>
    <w:rsid w:val="00FE12F7"/>
    <w:rsid w:val="00FE1389"/>
    <w:rsid w:val="00FE45A5"/>
    <w:rsid w:val="00FE5718"/>
    <w:rsid w:val="00FE6283"/>
    <w:rsid w:val="00FF2510"/>
    <w:rsid w:val="00FF3473"/>
    <w:rsid w:val="00FF4E3A"/>
    <w:rsid w:val="00FF4FB7"/>
    <w:rsid w:val="00FF6088"/>
    <w:rsid w:val="00FF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3"/>
    <o:shapelayout v:ext="edit">
      <o:idmap v:ext="edit" data="1"/>
    </o:shapelayout>
  </w:shapeDefaults>
  <w:decimalSymbol w:val=","/>
  <w:listSeparator w:val=";"/>
  <w14:docId w14:val="1C6FA004"/>
  <w15:docId w15:val="{657D43BC-3378-4522-B611-21F128B78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93742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8652B6"/>
    <w:pPr>
      <w:keepNext/>
      <w:jc w:val="center"/>
      <w:outlineLvl w:val="0"/>
    </w:pPr>
    <w:rPr>
      <w:rFonts w:ascii="Times New Roman" w:hAnsi="Times New Roman"/>
      <w:b/>
      <w:sz w:val="28"/>
      <w:u w:val="single"/>
    </w:rPr>
  </w:style>
  <w:style w:type="paragraph" w:styleId="Ttulo2">
    <w:name w:val="heading 2"/>
    <w:basedOn w:val="Normal"/>
    <w:next w:val="Normal"/>
    <w:link w:val="Ttulo2Char"/>
    <w:qFormat/>
    <w:rsid w:val="008652B6"/>
    <w:pPr>
      <w:keepNext/>
      <w:outlineLvl w:val="1"/>
    </w:pPr>
    <w:rPr>
      <w:rFonts w:ascii="Times New Roman" w:hAnsi="Times New Roman"/>
      <w:b/>
      <w:sz w:val="28"/>
      <w:u w:val="single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EB72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04252"/>
    <w:pPr>
      <w:keepNext/>
      <w:keepLines/>
      <w:widowControl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78089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7D24F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910B72"/>
    <w:rPr>
      <w:rFonts w:eastAsiaTheme="minorHAnsi" w:cstheme="minorBidi"/>
      <w:b/>
      <w:sz w:val="28"/>
      <w:szCs w:val="22"/>
      <w:u w:val="single"/>
      <w:lang w:val="en-US" w:eastAsia="en-US"/>
    </w:rPr>
  </w:style>
  <w:style w:type="paragraph" w:styleId="Cabealho">
    <w:name w:val="header"/>
    <w:basedOn w:val="Normal"/>
    <w:link w:val="CabealhoChar"/>
    <w:rsid w:val="0056506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631BC"/>
    <w:rPr>
      <w:rFonts w:ascii="Garamond" w:hAnsi="Garamond"/>
      <w:sz w:val="26"/>
    </w:rPr>
  </w:style>
  <w:style w:type="paragraph" w:styleId="Rodap">
    <w:name w:val="footer"/>
    <w:basedOn w:val="Normal"/>
    <w:link w:val="RodapChar"/>
    <w:uiPriority w:val="99"/>
    <w:rsid w:val="0056506F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C631BC"/>
    <w:rPr>
      <w:rFonts w:ascii="Garamond" w:hAnsi="Garamond"/>
      <w:sz w:val="26"/>
    </w:rPr>
  </w:style>
  <w:style w:type="paragraph" w:styleId="Ttulo">
    <w:name w:val="Title"/>
    <w:basedOn w:val="Normal"/>
    <w:link w:val="TtuloChar"/>
    <w:qFormat/>
    <w:rsid w:val="008652B6"/>
    <w:pPr>
      <w:jc w:val="center"/>
    </w:pPr>
    <w:rPr>
      <w:rFonts w:ascii="Times New Roman" w:hAnsi="Times New Roman"/>
      <w:sz w:val="24"/>
    </w:rPr>
  </w:style>
  <w:style w:type="character" w:customStyle="1" w:styleId="TtuloChar">
    <w:name w:val="Título Char"/>
    <w:basedOn w:val="Fontepargpadro"/>
    <w:link w:val="Ttulo"/>
    <w:rsid w:val="00993BFD"/>
    <w:rPr>
      <w:sz w:val="24"/>
    </w:rPr>
  </w:style>
  <w:style w:type="paragraph" w:styleId="Corpodetexto2">
    <w:name w:val="Body Text 2"/>
    <w:basedOn w:val="Normal"/>
    <w:link w:val="Corpodetexto2Char"/>
    <w:rsid w:val="008652B6"/>
    <w:pPr>
      <w:jc w:val="both"/>
    </w:pPr>
    <w:rPr>
      <w:rFonts w:ascii="Times New Roman" w:hAnsi="Times New Roman"/>
      <w:sz w:val="24"/>
    </w:rPr>
  </w:style>
  <w:style w:type="character" w:styleId="Hyperlink">
    <w:name w:val="Hyperlink"/>
    <w:rsid w:val="00C631BC"/>
    <w:rPr>
      <w:color w:val="0000FF"/>
      <w:u w:val="single"/>
    </w:rPr>
  </w:style>
  <w:style w:type="paragraph" w:styleId="NormalWeb">
    <w:name w:val="Normal (Web)"/>
    <w:basedOn w:val="Normal"/>
    <w:uiPriority w:val="99"/>
    <w:rsid w:val="00B3073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Forte">
    <w:name w:val="Strong"/>
    <w:qFormat/>
    <w:rsid w:val="00B30736"/>
    <w:rPr>
      <w:b/>
      <w:bCs/>
    </w:rPr>
  </w:style>
  <w:style w:type="paragraph" w:styleId="Citao">
    <w:name w:val="Quote"/>
    <w:basedOn w:val="Normal"/>
    <w:next w:val="Normal"/>
    <w:link w:val="CitaoChar"/>
    <w:uiPriority w:val="29"/>
    <w:qFormat/>
    <w:rsid w:val="00546502"/>
    <w:rPr>
      <w:i/>
      <w:iCs/>
      <w:color w:val="000000"/>
    </w:rPr>
  </w:style>
  <w:style w:type="character" w:customStyle="1" w:styleId="CitaoChar">
    <w:name w:val="Citação Char"/>
    <w:link w:val="Citao"/>
    <w:uiPriority w:val="29"/>
    <w:rsid w:val="00546502"/>
    <w:rPr>
      <w:rFonts w:ascii="Garamond" w:hAnsi="Garamond"/>
      <w:i/>
      <w:iCs/>
      <w:color w:val="000000"/>
      <w:sz w:val="26"/>
    </w:rPr>
  </w:style>
  <w:style w:type="character" w:styleId="nfase">
    <w:name w:val="Emphasis"/>
    <w:uiPriority w:val="20"/>
    <w:qFormat/>
    <w:rsid w:val="009C1BDE"/>
    <w:rPr>
      <w:i/>
      <w:iCs/>
    </w:rPr>
  </w:style>
  <w:style w:type="paragraph" w:styleId="PargrafodaLista">
    <w:name w:val="List Paragraph"/>
    <w:basedOn w:val="Normal"/>
    <w:uiPriority w:val="1"/>
    <w:qFormat/>
    <w:rsid w:val="005028B5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table" w:styleId="Tabelacomefeitos3D2">
    <w:name w:val="Table 3D effects 2"/>
    <w:basedOn w:val="Tabelanormal"/>
    <w:rsid w:val="008F5768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Mdia2-nfase1">
    <w:name w:val="Medium List 2 Accent 1"/>
    <w:basedOn w:val="Tabelanormal"/>
    <w:uiPriority w:val="66"/>
    <w:rsid w:val="00D425F6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radeMdia3-nfase3">
    <w:name w:val="Medium Grid 3 Accent 3"/>
    <w:basedOn w:val="Tabelanormal"/>
    <w:uiPriority w:val="69"/>
    <w:rsid w:val="00AE36F2"/>
    <w:pPr>
      <w:jc w:val="both"/>
    </w:pPr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Tabelacomgrade">
    <w:name w:val="Table Grid"/>
    <w:basedOn w:val="Tabelanormal"/>
    <w:rsid w:val="00F85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adeMdia3-nfase1">
    <w:name w:val="Medium Grid 3 Accent 1"/>
    <w:basedOn w:val="Tabelanormal"/>
    <w:uiPriority w:val="69"/>
    <w:rsid w:val="00F85A8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GradeMdia3-nfase5">
    <w:name w:val="Medium Grid 3 Accent 5"/>
    <w:basedOn w:val="Tabelanormal"/>
    <w:uiPriority w:val="69"/>
    <w:rsid w:val="00120C1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elacomgrade8">
    <w:name w:val="Table Grid 8"/>
    <w:basedOn w:val="Tabelanormal"/>
    <w:rsid w:val="0052146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balo">
    <w:name w:val="Balloon Text"/>
    <w:basedOn w:val="Normal"/>
    <w:link w:val="TextodebaloChar"/>
    <w:rsid w:val="00765F9B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765F9B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uiPriority w:val="1"/>
    <w:qFormat/>
    <w:rsid w:val="00993BF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993BFD"/>
    <w:rPr>
      <w:rFonts w:ascii="Garamond" w:hAnsi="Garamond"/>
      <w:sz w:val="26"/>
    </w:rPr>
  </w:style>
  <w:style w:type="paragraph" w:customStyle="1" w:styleId="Default">
    <w:name w:val="Default"/>
    <w:rsid w:val="00BF622E"/>
    <w:pPr>
      <w:autoSpaceDE w:val="0"/>
      <w:autoSpaceDN w:val="0"/>
      <w:adjustRightInd w:val="0"/>
    </w:pPr>
    <w:rPr>
      <w:rFonts w:ascii="Century Gothic" w:eastAsiaTheme="minorHAnsi" w:hAnsi="Century Gothic" w:cs="Century Gothic"/>
      <w:color w:val="000000"/>
      <w:sz w:val="24"/>
      <w:szCs w:val="24"/>
      <w:lang w:eastAsia="en-US"/>
    </w:rPr>
  </w:style>
  <w:style w:type="table" w:customStyle="1" w:styleId="Tabelacomgrade1">
    <w:name w:val="Tabela com grade1"/>
    <w:basedOn w:val="Tabelanormal"/>
    <w:next w:val="Tabelacomgrade"/>
    <w:uiPriority w:val="59"/>
    <w:rsid w:val="00BF62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tulo21">
    <w:name w:val="Título 21"/>
    <w:basedOn w:val="Normal"/>
    <w:uiPriority w:val="1"/>
    <w:qFormat/>
    <w:rsid w:val="005D342B"/>
    <w:pPr>
      <w:ind w:left="119"/>
      <w:outlineLvl w:val="2"/>
    </w:pPr>
    <w:rPr>
      <w:rFonts w:ascii="Courier New" w:eastAsia="Courier New" w:hAnsi="Courier New"/>
      <w:b/>
      <w:bCs/>
      <w:sz w:val="20"/>
      <w:szCs w:val="20"/>
    </w:rPr>
  </w:style>
  <w:style w:type="paragraph" w:customStyle="1" w:styleId="western">
    <w:name w:val="western"/>
    <w:basedOn w:val="Normal"/>
    <w:rsid w:val="005D342B"/>
    <w:pPr>
      <w:widowControl/>
      <w:spacing w:before="280" w:after="119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styleId="TextodoEspaoReservado">
    <w:name w:val="Placeholder Text"/>
    <w:basedOn w:val="Fontepargpadro"/>
    <w:uiPriority w:val="99"/>
    <w:semiHidden/>
    <w:rsid w:val="00F35E39"/>
    <w:rPr>
      <w:color w:val="808080"/>
    </w:rPr>
  </w:style>
  <w:style w:type="paragraph" w:customStyle="1" w:styleId="Standard">
    <w:name w:val="Standard"/>
    <w:rsid w:val="00F35E39"/>
    <w:pPr>
      <w:suppressAutoHyphens/>
    </w:pPr>
    <w:rPr>
      <w:kern w:val="2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910B72"/>
    <w:pPr>
      <w:spacing w:before="95"/>
      <w:ind w:left="155"/>
      <w:outlineLvl w:val="1"/>
    </w:pPr>
    <w:rPr>
      <w:rFonts w:ascii="Courier New" w:eastAsia="Courier New" w:hAnsi="Courier New"/>
      <w:u w:val="single"/>
    </w:rPr>
  </w:style>
  <w:style w:type="paragraph" w:customStyle="1" w:styleId="TableParagraph">
    <w:name w:val="Table Paragraph"/>
    <w:basedOn w:val="Normal"/>
    <w:uiPriority w:val="1"/>
    <w:qFormat/>
    <w:rsid w:val="00910B72"/>
  </w:style>
  <w:style w:type="character" w:customStyle="1" w:styleId="st1">
    <w:name w:val="st1"/>
    <w:rsid w:val="00910B72"/>
  </w:style>
  <w:style w:type="paragraph" w:customStyle="1" w:styleId="SemEspaamento1">
    <w:name w:val="Sem Espaçamento1"/>
    <w:rsid w:val="00910B72"/>
    <w:pPr>
      <w:suppressAutoHyphens/>
    </w:pPr>
    <w:rPr>
      <w:rFonts w:eastAsia="Calibri"/>
      <w:kern w:val="2"/>
      <w:sz w:val="24"/>
      <w:szCs w:val="24"/>
      <w:lang w:eastAsia="zh-CN"/>
    </w:rPr>
  </w:style>
  <w:style w:type="character" w:customStyle="1" w:styleId="RodapChar2">
    <w:name w:val="Rodapé Char2"/>
    <w:basedOn w:val="Fontepargpadro"/>
    <w:semiHidden/>
    <w:rsid w:val="00910B72"/>
    <w:rPr>
      <w:lang w:val="pt-BR" w:eastAsia="pt-BR" w:bidi="ar-SA"/>
    </w:rPr>
  </w:style>
  <w:style w:type="paragraph" w:styleId="Textodenotaderodap">
    <w:name w:val="footnote text"/>
    <w:basedOn w:val="Normal"/>
    <w:link w:val="TextodenotaderodapChar"/>
    <w:rsid w:val="00910B72"/>
    <w:pPr>
      <w:widowControl/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910B72"/>
    <w:rPr>
      <w:rFonts w:ascii="Calibri" w:hAnsi="Calibri"/>
      <w:lang w:eastAsia="en-US"/>
    </w:rPr>
  </w:style>
  <w:style w:type="character" w:styleId="Refdenotaderodap">
    <w:name w:val="footnote reference"/>
    <w:basedOn w:val="Fontepargpadro"/>
    <w:rsid w:val="00910B72"/>
    <w:rPr>
      <w:vertAlign w:val="superscript"/>
    </w:rPr>
  </w:style>
  <w:style w:type="paragraph" w:customStyle="1" w:styleId="yiv6422023043msobodytext">
    <w:name w:val="yiv6422023043msobodytext"/>
    <w:basedOn w:val="Normal"/>
    <w:rsid w:val="00910B72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customStyle="1" w:styleId="Normal0">
    <w:name w:val="[Normal]"/>
    <w:uiPriority w:val="99"/>
    <w:rsid w:val="00910B7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3">
    <w:name w:val="Body Text 3"/>
    <w:basedOn w:val="Normal"/>
    <w:link w:val="Corpodetexto3Char"/>
    <w:rsid w:val="0083095A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83095A"/>
    <w:rPr>
      <w:sz w:val="16"/>
      <w:szCs w:val="16"/>
    </w:rPr>
  </w:style>
  <w:style w:type="table" w:customStyle="1" w:styleId="Tabelacomgrade2">
    <w:name w:val="Tabela com grade2"/>
    <w:basedOn w:val="Tabelanormal"/>
    <w:next w:val="Tabelacomgrade"/>
    <w:uiPriority w:val="39"/>
    <w:rsid w:val="00D05FE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qFormat/>
    <w:rsid w:val="00973FE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EB722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Recuodecorpodetexto">
    <w:name w:val="Body Text Indent"/>
    <w:basedOn w:val="Normal"/>
    <w:link w:val="RecuodecorpodetextoChar"/>
    <w:unhideWhenUsed/>
    <w:rsid w:val="00EB722A"/>
    <w:pPr>
      <w:widowControl/>
      <w:spacing w:after="120" w:line="259" w:lineRule="auto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EB722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6Char">
    <w:name w:val="Título 6 Char"/>
    <w:basedOn w:val="Fontepargpadro"/>
    <w:link w:val="Ttulo6"/>
    <w:semiHidden/>
    <w:rsid w:val="007D24F4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rsid w:val="007D24F4"/>
    <w:rPr>
      <w:rFonts w:eastAsiaTheme="minorHAnsi" w:cstheme="minorBidi"/>
      <w:b/>
      <w:sz w:val="28"/>
      <w:szCs w:val="22"/>
      <w:u w:val="single"/>
      <w:lang w:val="en-US" w:eastAsia="en-US"/>
    </w:rPr>
  </w:style>
  <w:style w:type="character" w:customStyle="1" w:styleId="Corpodetexto2Char">
    <w:name w:val="Corpo de texto 2 Char"/>
    <w:basedOn w:val="Fontepargpadro"/>
    <w:link w:val="Corpodetexto2"/>
    <w:rsid w:val="007D24F4"/>
    <w:rPr>
      <w:rFonts w:eastAsiaTheme="minorHAnsi" w:cstheme="minorBidi"/>
      <w:sz w:val="24"/>
      <w:szCs w:val="22"/>
      <w:lang w:val="en-US" w:eastAsia="en-US"/>
    </w:rPr>
  </w:style>
  <w:style w:type="paragraph" w:styleId="TextosemFormatao">
    <w:name w:val="Plain Text"/>
    <w:basedOn w:val="Normal"/>
    <w:link w:val="TextosemFormataoChar"/>
    <w:semiHidden/>
    <w:unhideWhenUsed/>
    <w:rsid w:val="007D24F4"/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7D24F4"/>
    <w:rPr>
      <w:rFonts w:ascii="Consolas" w:eastAsiaTheme="minorHAnsi" w:hAnsi="Consolas" w:cs="Consolas"/>
      <w:sz w:val="21"/>
      <w:szCs w:val="21"/>
      <w:lang w:eastAsia="en-US"/>
    </w:rPr>
  </w:style>
  <w:style w:type="paragraph" w:customStyle="1" w:styleId="msonormal0">
    <w:name w:val="msonormal"/>
    <w:basedOn w:val="Normal"/>
    <w:rsid w:val="007D24F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6">
    <w:name w:val="xl66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7">
    <w:name w:val="xl67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9">
    <w:name w:val="xl69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0">
    <w:name w:val="xl70"/>
    <w:basedOn w:val="Normal"/>
    <w:rsid w:val="007D24F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0B11AC"/>
    <w:rPr>
      <w:color w:val="800080"/>
      <w:u w:val="single"/>
    </w:rPr>
  </w:style>
  <w:style w:type="paragraph" w:customStyle="1" w:styleId="xl71">
    <w:name w:val="xl71"/>
    <w:basedOn w:val="Normal"/>
    <w:rsid w:val="000B11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10425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customStyle="1" w:styleId="Nvel2">
    <w:name w:val="Nível 2"/>
    <w:basedOn w:val="Normal"/>
    <w:next w:val="Normal"/>
    <w:rsid w:val="00104252"/>
    <w:pPr>
      <w:widowControl/>
      <w:spacing w:after="120"/>
      <w:jc w:val="both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04252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04252"/>
  </w:style>
  <w:style w:type="paragraph" w:styleId="Commarcadores5">
    <w:name w:val="List Bullet 5"/>
    <w:basedOn w:val="Normal"/>
    <w:rsid w:val="00104252"/>
    <w:pPr>
      <w:widowControl/>
      <w:numPr>
        <w:numId w:val="2"/>
      </w:numPr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sz w:val="26"/>
      <w:szCs w:val="20"/>
    </w:rPr>
  </w:style>
  <w:style w:type="character" w:customStyle="1" w:styleId="citao2Char">
    <w:name w:val="citação 2 Char"/>
    <w:basedOn w:val="CitaoChar"/>
    <w:link w:val="citao2"/>
    <w:rsid w:val="00104252"/>
    <w:rPr>
      <w:rFonts w:ascii="Arial" w:eastAsia="Calibri" w:hAnsi="Arial" w:cs="Tahoma"/>
      <w:i/>
      <w:iCs/>
      <w:color w:val="000000"/>
      <w:sz w:val="26"/>
      <w:shd w:val="clear" w:color="auto" w:fill="FFFFCC"/>
      <w:lang w:eastAsia="en-US"/>
    </w:rPr>
  </w:style>
  <w:style w:type="numbering" w:customStyle="1" w:styleId="Estilo1">
    <w:name w:val="Estilo1"/>
    <w:uiPriority w:val="99"/>
    <w:rsid w:val="00104252"/>
    <w:pPr>
      <w:numPr>
        <w:numId w:val="3"/>
      </w:numPr>
    </w:pPr>
  </w:style>
  <w:style w:type="numbering" w:customStyle="1" w:styleId="Estilo2">
    <w:name w:val="Estilo2"/>
    <w:uiPriority w:val="99"/>
    <w:rsid w:val="00104252"/>
    <w:pPr>
      <w:numPr>
        <w:numId w:val="4"/>
      </w:numPr>
    </w:pPr>
  </w:style>
  <w:style w:type="numbering" w:customStyle="1" w:styleId="Estilo3">
    <w:name w:val="Estilo3"/>
    <w:uiPriority w:val="99"/>
    <w:rsid w:val="00104252"/>
    <w:pPr>
      <w:numPr>
        <w:numId w:val="5"/>
      </w:numPr>
    </w:pPr>
  </w:style>
  <w:style w:type="numbering" w:customStyle="1" w:styleId="Estilo4">
    <w:name w:val="Estilo4"/>
    <w:uiPriority w:val="99"/>
    <w:rsid w:val="00104252"/>
    <w:pPr>
      <w:numPr>
        <w:numId w:val="6"/>
      </w:numPr>
    </w:pPr>
  </w:style>
  <w:style w:type="numbering" w:customStyle="1" w:styleId="Estilo5">
    <w:name w:val="Estilo5"/>
    <w:uiPriority w:val="99"/>
    <w:rsid w:val="00104252"/>
    <w:pPr>
      <w:numPr>
        <w:numId w:val="7"/>
      </w:numPr>
    </w:pPr>
  </w:style>
  <w:style w:type="numbering" w:customStyle="1" w:styleId="Estilo6">
    <w:name w:val="Estilo6"/>
    <w:uiPriority w:val="99"/>
    <w:rsid w:val="00104252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rsid w:val="0010425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104252"/>
    <w:pPr>
      <w:widowControl/>
    </w:pPr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104252"/>
    <w:rPr>
      <w:rFonts w:ascii="Ecofont_Spranq_eco_Sans" w:eastAsiaTheme="minorEastAsia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10425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04252"/>
    <w:rPr>
      <w:rFonts w:ascii="Ecofont_Spranq_eco_Sans" w:eastAsiaTheme="minorEastAsia" w:hAnsi="Ecofont_Spranq_eco_Sans" w:cs="Tahoma"/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104252"/>
    <w:pPr>
      <w:keepLines/>
      <w:widowControl/>
      <w:numPr>
        <w:numId w:val="1"/>
      </w:numPr>
      <w:tabs>
        <w:tab w:val="left" w:pos="567"/>
      </w:tabs>
      <w:spacing w:before="240"/>
      <w:jc w:val="both"/>
    </w:pPr>
    <w:rPr>
      <w:rFonts w:ascii="Ecofont_Spranq_eco_Sans" w:eastAsiaTheme="majorEastAsia" w:hAnsi="Ecofont_Spranq_eco_Sans" w:cs="Times New Roman"/>
      <w:bCs/>
      <w:color w:val="000000"/>
      <w:sz w:val="24"/>
      <w:szCs w:val="20"/>
      <w:u w:val="none"/>
      <w:lang w:eastAsia="pt-BR"/>
    </w:rPr>
  </w:style>
  <w:style w:type="paragraph" w:customStyle="1" w:styleId="Nivel01Titulo">
    <w:name w:val="Nivel_01_Titulo"/>
    <w:basedOn w:val="Nivel01"/>
    <w:link w:val="Nivel01TituloChar"/>
    <w:rsid w:val="00104252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104252"/>
    <w:rPr>
      <w:rFonts w:ascii="Ecofont_Spranq_eco_Sans" w:eastAsiaTheme="majorEastAsia" w:hAnsi="Ecofont_Spranq_eco_Sans"/>
      <w:b/>
      <w:bCs/>
      <w:color w:val="000000"/>
      <w:sz w:val="24"/>
    </w:rPr>
  </w:style>
  <w:style w:type="character" w:customStyle="1" w:styleId="Nivel01TituloChar">
    <w:name w:val="Nivel_01_Titulo Char"/>
    <w:basedOn w:val="Nivel01Char"/>
    <w:link w:val="Nivel01Titulo"/>
    <w:rsid w:val="00104252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</w:rPr>
  </w:style>
  <w:style w:type="paragraph" w:customStyle="1" w:styleId="PADRO">
    <w:name w:val="PADRÃO"/>
    <w:rsid w:val="00104252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04252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0"/>
      <w:lang w:eastAsia="pt-BR"/>
    </w:rPr>
  </w:style>
  <w:style w:type="paragraph" w:customStyle="1" w:styleId="paragraph">
    <w:name w:val="paragraph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104252"/>
  </w:style>
  <w:style w:type="character" w:customStyle="1" w:styleId="eop">
    <w:name w:val="eop"/>
    <w:basedOn w:val="Fontepargpadro"/>
    <w:rsid w:val="00104252"/>
  </w:style>
  <w:style w:type="character" w:customStyle="1" w:styleId="spellingerror">
    <w:name w:val="spellingerror"/>
    <w:basedOn w:val="Fontepargpadro"/>
    <w:rsid w:val="00104252"/>
  </w:style>
  <w:style w:type="paragraph" w:customStyle="1" w:styleId="Nivel10">
    <w:name w:val="Nivel1"/>
    <w:basedOn w:val="Ttulo1"/>
    <w:link w:val="Nivel1Char"/>
    <w:qFormat/>
    <w:rsid w:val="00104252"/>
    <w:pPr>
      <w:keepLines/>
      <w:widowControl/>
      <w:spacing w:before="480" w:line="276" w:lineRule="auto"/>
      <w:ind w:left="357" w:hanging="357"/>
      <w:jc w:val="both"/>
    </w:pPr>
    <w:rPr>
      <w:rFonts w:ascii="Arial" w:eastAsiaTheme="majorEastAsia" w:hAnsi="Arial" w:cs="Arial"/>
      <w:color w:val="000000"/>
      <w:szCs w:val="28"/>
      <w:lang w:val="en-US"/>
    </w:rPr>
  </w:style>
  <w:style w:type="character" w:customStyle="1" w:styleId="Nivel1Char">
    <w:name w:val="Nivel1 Char"/>
    <w:basedOn w:val="Ttulo1Char"/>
    <w:link w:val="Nivel10"/>
    <w:rsid w:val="00104252"/>
    <w:rPr>
      <w:rFonts w:ascii="Arial" w:eastAsiaTheme="majorEastAsia" w:hAnsi="Arial" w:cs="Arial"/>
      <w:b/>
      <w:color w:val="000000"/>
      <w:sz w:val="28"/>
      <w:szCs w:val="28"/>
      <w:u w:val="single"/>
      <w:lang w:val="en-US" w:eastAsia="en-US"/>
    </w:rPr>
  </w:style>
  <w:style w:type="paragraph" w:customStyle="1" w:styleId="PargrafodaLista1">
    <w:name w:val="Parágrafo da Lista1"/>
    <w:basedOn w:val="Normal"/>
    <w:qFormat/>
    <w:rsid w:val="00104252"/>
    <w:pPr>
      <w:widowControl/>
      <w:ind w:left="720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link w:val="Nivel2Char"/>
    <w:qFormat/>
    <w:rsid w:val="00104252"/>
    <w:pPr>
      <w:numPr>
        <w:ilvl w:val="1"/>
        <w:numId w:val="13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04252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104252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104252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104252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104252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04252"/>
    <w:rPr>
      <w:color w:val="605E5C"/>
      <w:shd w:val="clear" w:color="auto" w:fill="E1DFDD"/>
    </w:rPr>
  </w:style>
  <w:style w:type="paragraph" w:customStyle="1" w:styleId="semestilo">
    <w:name w:val="(sem estilo"/>
    <w:basedOn w:val="Normal"/>
    <w:rsid w:val="00104252"/>
    <w:pPr>
      <w:widowControl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SombreamentoMdio1-nfase31">
    <w:name w:val="Sombreamento Médio 1 - Ênfase 31"/>
    <w:basedOn w:val="Normal"/>
    <w:next w:val="Normal"/>
    <w:rsid w:val="00BD3358"/>
    <w:pPr>
      <w:widowControl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character" w:customStyle="1" w:styleId="Nivel2Char">
    <w:name w:val="Nivel 2 Char"/>
    <w:basedOn w:val="Fontepargpadro"/>
    <w:link w:val="Nivel2"/>
    <w:rsid w:val="00BD3358"/>
    <w:rPr>
      <w:rFonts w:ascii="Ecofont_Spranq_eco_Sans" w:eastAsia="Arial Unicode MS" w:hAnsi="Ecofont_Spranq_eco_Sans"/>
    </w:rPr>
  </w:style>
  <w:style w:type="character" w:customStyle="1" w:styleId="apple-converted-space">
    <w:name w:val="apple-converted-space"/>
    <w:basedOn w:val="Fontepargpadro"/>
    <w:rsid w:val="00BD3358"/>
  </w:style>
  <w:style w:type="character" w:customStyle="1" w:styleId="UnresolvedMention">
    <w:name w:val="Unresolved Mention"/>
    <w:basedOn w:val="Fontepargpadro"/>
    <w:uiPriority w:val="99"/>
    <w:semiHidden/>
    <w:unhideWhenUsed/>
    <w:rsid w:val="00216878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semiHidden/>
    <w:rsid w:val="0078089A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paragraph" w:customStyle="1" w:styleId="Corpodetexto21">
    <w:name w:val="Corpo de texto 21"/>
    <w:basedOn w:val="Normal"/>
    <w:uiPriority w:val="99"/>
    <w:rsid w:val="0078089A"/>
    <w:pPr>
      <w:ind w:firstLine="1560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err\AppData\Roaming\Microsoft\Modelos\Papel%20timbrado%20retrat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2019-11-04T00:00:00</PublishDate>
  <Abstract/>
  <CompanyAddress>12:30h às 12:50h</CompanyAddress>
  <CompanyPhone/>
  <CompanyFax>13:00h</CompanyFax>
  <CompanyEmail>060/2019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29BD4C8-F015-4674-BB0B-386F8838E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retrato</Template>
  <TotalTime>0</TotalTime>
  <Pages>1</Pages>
  <Words>111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ADMINISTRATIVO DE CESSÃO DE USO DE BEM PÚBLICO</vt:lpstr>
    </vt:vector>
  </TitlesOfParts>
  <Manager>ITEM</Manager>
  <Company>Nogueira e Nogueira Advogados Associados</Company>
  <LinksUpToDate>false</LinksUpToDate>
  <CharactersWithSpaces>714</CharactersWithSpaces>
  <SharedDoc>false</SharedDoc>
  <HLinks>
    <vt:vector size="6" baseType="variant">
      <vt:variant>
        <vt:i4>54</vt:i4>
      </vt:variant>
      <vt:variant>
        <vt:i4>0</vt:i4>
      </vt:variant>
      <vt:variant>
        <vt:i4>0</vt:i4>
      </vt:variant>
      <vt:variant>
        <vt:i4>5</vt:i4>
      </vt:variant>
      <vt:variant>
        <vt:lpwstr>mailto:prefeitura@riodoce.mg.gov.br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ADMINISTRATIVO DE CESSÃO DE USO DE BEM PÚBLICO</dc:title>
  <dc:subject>001/2017</dc:subject>
  <dc:creator>CONTRATAÇÃO DE EMPRESA ESPECIALIZADA EM ASSESSORIA CONTÁBIL, PARA ATENDIMENTO AS NORMAS BRASILEIRAS DE CONTABILIDADE APLICADAS AO SETOR PÚBLICO – NBCASP, AS EXIGÊNCIAS DO SICOM, DO SIOPE, DO SIOPS E DO SICONFI NO REGULAR EXERCÍCIO DAS FUNÇÕES DO PODER EXECUTIVO.</dc:creator>
  <cp:keywords>008/2016</cp:keywords>
  <dc:description>PREGÃO PRESENCIAL</dc:description>
  <cp:lastModifiedBy>LICITAÇÃO</cp:lastModifiedBy>
  <cp:revision>2</cp:revision>
  <cp:lastPrinted>2020-11-09T18:12:00Z</cp:lastPrinted>
  <dcterms:created xsi:type="dcterms:W3CDTF">2022-03-25T17:09:00Z</dcterms:created>
  <dcterms:modified xsi:type="dcterms:W3CDTF">2022-03-25T17:09:00Z</dcterms:modified>
  <cp:category>104/2019</cp:category>
</cp:coreProperties>
</file>